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E086C2" w14:textId="77777777" w:rsidR="00A674A1" w:rsidRPr="00530B28" w:rsidRDefault="00A674A1" w:rsidP="00A67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530B28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530B28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1B9E8B69" w14:textId="77777777" w:rsidR="00A674A1" w:rsidRPr="00530B28" w:rsidRDefault="00A674A1" w:rsidP="00A67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1DB56F61" w14:textId="77777777" w:rsidR="00A674A1" w:rsidRPr="00530B2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0E856EB8" w14:textId="0467F686" w:rsidR="00A674A1" w:rsidRPr="00530B2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23692290" w14:textId="0A6F0864" w:rsidR="00A674A1" w:rsidRPr="00530B2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BD6204" w:rsidRPr="00530B28">
        <w:rPr>
          <w:rFonts w:asciiTheme="majorBidi" w:hAnsiTheme="majorBidi" w:cstheme="majorBidi" w:hint="cs"/>
          <w:sz w:val="30"/>
          <w:szCs w:val="30"/>
          <w:cs/>
        </w:rPr>
        <w:t>และลูกหนี้อื่น</w:t>
      </w:r>
    </w:p>
    <w:p w14:paraId="2FF539A0" w14:textId="1CCBA80C" w:rsidR="00A674A1" w:rsidRPr="00530B28" w:rsidRDefault="0077665F" w:rsidP="00FA453C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 w:hint="cs"/>
          <w:sz w:val="30"/>
          <w:szCs w:val="30"/>
          <w:cs/>
        </w:rPr>
        <w:t>สินค้าคงเหลือ</w:t>
      </w:r>
    </w:p>
    <w:p w14:paraId="4BFA8729" w14:textId="4CDA7C5F" w:rsidR="003B32D8" w:rsidRPr="00530B28" w:rsidRDefault="003B32D8" w:rsidP="00FA453C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</w:t>
      </w:r>
      <w:r w:rsidR="00CA0955" w:rsidRPr="00530B28">
        <w:rPr>
          <w:rFonts w:asciiTheme="majorBidi" w:hAnsiTheme="majorBidi" w:cstheme="majorBidi" w:hint="cs"/>
          <w:sz w:val="30"/>
          <w:szCs w:val="30"/>
          <w:cs/>
        </w:rPr>
        <w:t>ร่วม</w:t>
      </w:r>
    </w:p>
    <w:p w14:paraId="6DB06C1D" w14:textId="5D4E53C0" w:rsidR="00A674A1" w:rsidRPr="00530B2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B17B90" w:rsidRPr="00530B28">
        <w:rPr>
          <w:rFonts w:asciiTheme="majorBidi" w:hAnsiTheme="majorBidi" w:cstheme="majorBidi" w:hint="cs"/>
          <w:sz w:val="30"/>
          <w:szCs w:val="30"/>
          <w:cs/>
        </w:rPr>
        <w:t>และสินทรัพย์สิทธิการใช้</w:t>
      </w:r>
    </w:p>
    <w:p w14:paraId="75F231F9" w14:textId="51B3DA9C" w:rsidR="00A674A1" w:rsidRPr="00530B2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39219035" w14:textId="77777777" w:rsidR="00505FE7" w:rsidRPr="00530B28" w:rsidRDefault="00505FE7" w:rsidP="00505FE7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6774223A" w14:textId="77777777" w:rsidR="00A674A1" w:rsidRPr="00530B2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6D52062D" w14:textId="0EA40D81" w:rsidR="00A674A1" w:rsidRPr="00530B28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E8C1B3B" w14:textId="77777777" w:rsidR="00A674A1" w:rsidRPr="00530B28" w:rsidRDefault="00A674A1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3F692364" w14:textId="4D6FF2D2" w:rsidR="00982385" w:rsidRPr="00530B28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22"/>
          <w:szCs w:val="22"/>
        </w:rPr>
        <w:br w:type="page"/>
      </w:r>
      <w:r w:rsidR="00982385" w:rsidRPr="00530B2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5931FC" w:rsidRPr="00530B28">
        <w:rPr>
          <w:rFonts w:asciiTheme="majorBidi" w:hAnsiTheme="majorBidi" w:cstheme="majorBidi" w:hint="cs"/>
          <w:sz w:val="30"/>
          <w:szCs w:val="30"/>
          <w:cs/>
        </w:rPr>
        <w:t>แบบย่อ</w:t>
      </w:r>
      <w:r w:rsidR="00982385" w:rsidRPr="00530B28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</w:t>
      </w:r>
      <w:r w:rsidR="001777B0" w:rsidRPr="00530B2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530B28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F7F7CC2" w14:textId="77777777" w:rsidR="00982385" w:rsidRPr="00530B28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18E1F89E" w14:textId="0DF69F0B" w:rsidR="00982385" w:rsidRPr="00530B28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 w:rsidRPr="00530B28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530B28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530B28">
        <w:rPr>
          <w:rFonts w:asciiTheme="majorBidi" w:hAnsiTheme="majorBidi" w:cstheme="majorBidi"/>
          <w:sz w:val="30"/>
          <w:szCs w:val="30"/>
          <w:cs/>
        </w:rPr>
        <w:t>คณะ</w:t>
      </w:r>
      <w:r w:rsidRPr="00530B28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530B28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7964C8" w:rsidRPr="00530B28">
        <w:rPr>
          <w:rFonts w:asciiTheme="majorBidi" w:hAnsiTheme="majorBidi" w:cstheme="majorBidi"/>
          <w:sz w:val="30"/>
          <w:szCs w:val="30"/>
        </w:rPr>
        <w:t xml:space="preserve"> </w:t>
      </w:r>
      <w:r w:rsidR="000F5B95">
        <w:rPr>
          <w:rFonts w:asciiTheme="majorBidi" w:hAnsiTheme="majorBidi" w:cstheme="majorBidi"/>
          <w:sz w:val="30"/>
          <w:szCs w:val="30"/>
        </w:rPr>
        <w:t>13</w:t>
      </w:r>
      <w:r w:rsidR="006D7B12" w:rsidRPr="00665100">
        <w:rPr>
          <w:rFonts w:asciiTheme="majorBidi" w:hAnsiTheme="majorBidi" w:cstheme="majorBidi" w:hint="cs"/>
          <w:sz w:val="30"/>
          <w:szCs w:val="30"/>
        </w:rPr>
        <w:t xml:space="preserve"> </w:t>
      </w:r>
      <w:r w:rsidR="006D7B12" w:rsidRPr="00665100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="006D7B12">
        <w:rPr>
          <w:rFonts w:asciiTheme="majorBidi" w:hAnsiTheme="majorBidi" w:cs="Angsana New"/>
          <w:sz w:val="30"/>
          <w:szCs w:val="30"/>
        </w:rPr>
        <w:t xml:space="preserve"> </w:t>
      </w:r>
      <w:r w:rsidR="008A5B6B" w:rsidRPr="00530B28">
        <w:rPr>
          <w:rFonts w:asciiTheme="majorBidi" w:hAnsiTheme="majorBidi" w:cstheme="majorBidi"/>
          <w:sz w:val="30"/>
          <w:szCs w:val="30"/>
        </w:rPr>
        <w:t>256</w:t>
      </w:r>
      <w:r w:rsidR="00F10608" w:rsidRPr="00530B28">
        <w:rPr>
          <w:rFonts w:asciiTheme="majorBidi" w:hAnsiTheme="majorBidi" w:cstheme="majorBidi"/>
          <w:sz w:val="30"/>
          <w:szCs w:val="30"/>
        </w:rPr>
        <w:t>7</w:t>
      </w:r>
    </w:p>
    <w:p w14:paraId="300B8C95" w14:textId="77777777" w:rsidR="00C31E08" w:rsidRPr="00530B28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4248DE8F" w14:textId="77777777" w:rsidR="001E7DFF" w:rsidRPr="00530B28" w:rsidRDefault="001E7DFF" w:rsidP="004273C9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30B28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530B28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008EDE35" w14:textId="77777777" w:rsidR="001E7DFF" w:rsidRPr="00530B28" w:rsidRDefault="001E7DF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4A3A91DE" w14:textId="6D2D2AD4" w:rsidR="009C7481" w:rsidRPr="00530B28" w:rsidRDefault="009C7481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CE1EAC" w:rsidRPr="00530B28">
        <w:rPr>
          <w:rFonts w:asciiTheme="majorBidi" w:hAnsiTheme="majorBidi" w:cstheme="majorBidi"/>
          <w:sz w:val="30"/>
          <w:szCs w:val="30"/>
          <w:cs/>
        </w:rPr>
        <w:br/>
      </w:r>
      <w:r w:rsidRPr="00530B28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530B28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530B28">
        <w:rPr>
          <w:rFonts w:asciiTheme="majorBidi" w:hAnsiTheme="majorBidi" w:cstheme="majorBidi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30B2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30B28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530B28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30B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2176E" w:rsidRPr="00530B28">
        <w:rPr>
          <w:rFonts w:asciiTheme="majorBidi" w:hAnsiTheme="majorBidi" w:cs="Angsana New" w:hint="cs"/>
          <w:spacing w:val="-2"/>
          <w:sz w:val="30"/>
          <w:szCs w:val="30"/>
          <w:cs/>
        </w:rPr>
        <w:t>โดยงบการเงินระหว่างกาล</w:t>
      </w:r>
      <w:r w:rsidR="0032176E" w:rsidRPr="00530B28">
        <w:rPr>
          <w:rFonts w:asciiTheme="majorBidi" w:hAnsiTheme="majorBidi" w:cs="Angsana New" w:hint="cs"/>
          <w:sz w:val="30"/>
          <w:szCs w:val="30"/>
          <w:cs/>
        </w:rPr>
        <w:t>นี้เน้นการให้ข้อมูลที่เกี่ยวกับกิจกรรม</w:t>
      </w:r>
      <w:r w:rsidR="0032176E" w:rsidRPr="00530B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176E" w:rsidRPr="00530B28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เหตุการณ์และสถานการณ์ใหม่ๆ</w:t>
      </w:r>
      <w:r w:rsidR="0032176E" w:rsidRPr="00530B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176E" w:rsidRPr="00530B28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32176E" w:rsidRPr="00530B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059BD" w:rsidRPr="00530B28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C32474" w:rsidRPr="00530B28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059BD" w:rsidRPr="00530B28">
        <w:rPr>
          <w:rFonts w:asciiTheme="majorBidi" w:hAnsiTheme="majorBidi" w:cs="Angsana New" w:hint="cs"/>
          <w:sz w:val="30"/>
          <w:szCs w:val="30"/>
          <w:cs/>
        </w:rPr>
        <w:t>เอเ</w:t>
      </w:r>
      <w:r w:rsidR="00C32474" w:rsidRPr="00530B28">
        <w:rPr>
          <w:rFonts w:asciiTheme="majorBidi" w:hAnsiTheme="majorBidi" w:cs="Angsana New" w:hint="cs"/>
          <w:sz w:val="30"/>
          <w:szCs w:val="30"/>
          <w:cs/>
        </w:rPr>
        <w:t>ซี</w:t>
      </w:r>
      <w:r w:rsidR="004059BD" w:rsidRPr="00530B28">
        <w:rPr>
          <w:rFonts w:asciiTheme="majorBidi" w:hAnsiTheme="majorBidi" w:cs="Angsana New" w:hint="cs"/>
          <w:sz w:val="30"/>
          <w:szCs w:val="30"/>
          <w:cs/>
        </w:rPr>
        <w:t xml:space="preserve">ย เมทัล </w:t>
      </w:r>
      <w:r w:rsidR="005F3886" w:rsidRPr="00530B28">
        <w:rPr>
          <w:rFonts w:asciiTheme="majorBidi" w:hAnsiTheme="majorBidi" w:cs="Angsana New" w:hint="cs"/>
          <w:sz w:val="30"/>
          <w:szCs w:val="30"/>
          <w:cs/>
        </w:rPr>
        <w:t>จำ</w:t>
      </w:r>
      <w:r w:rsidR="004059BD" w:rsidRPr="00530B28">
        <w:rPr>
          <w:rFonts w:asciiTheme="majorBidi" w:hAnsiTheme="majorBidi" w:cs="Angsana New" w:hint="cs"/>
          <w:sz w:val="30"/>
          <w:szCs w:val="30"/>
          <w:cs/>
        </w:rPr>
        <w:t xml:space="preserve">กัด (มหาชน) (“บริษัท”) </w:t>
      </w:r>
      <w:r w:rsidR="0032176E" w:rsidRPr="00530B28"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="0058470D" w:rsidRPr="00530B28">
        <w:rPr>
          <w:rFonts w:asciiTheme="majorBidi" w:hAnsiTheme="majorBidi" w:cs="Angsana New"/>
          <w:sz w:val="30"/>
          <w:szCs w:val="30"/>
        </w:rPr>
        <w:t xml:space="preserve"> (“</w:t>
      </w:r>
      <w:r w:rsidR="0058470D" w:rsidRPr="00530B28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58470D" w:rsidRPr="00530B28">
        <w:rPr>
          <w:rFonts w:asciiTheme="majorBidi" w:hAnsiTheme="majorBidi" w:cs="Angsana New"/>
          <w:sz w:val="30"/>
          <w:szCs w:val="30"/>
        </w:rPr>
        <w:t xml:space="preserve">”) </w:t>
      </w:r>
      <w:r w:rsidR="0032176E" w:rsidRPr="00530B28">
        <w:rPr>
          <w:rFonts w:asciiTheme="majorBidi" w:hAnsiTheme="majorBidi" w:cs="Angsana New" w:hint="cs"/>
          <w:sz w:val="30"/>
          <w:szCs w:val="30"/>
          <w:cs/>
        </w:rPr>
        <w:t>สำหรับปีสิ้นสุดวันที่</w:t>
      </w:r>
      <w:r w:rsidR="0032176E" w:rsidRPr="00530B2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44612" w:rsidRPr="00530B28">
        <w:rPr>
          <w:rFonts w:asciiTheme="majorBidi" w:hAnsiTheme="majorBidi" w:cstheme="majorBidi"/>
          <w:sz w:val="30"/>
          <w:szCs w:val="30"/>
        </w:rPr>
        <w:t xml:space="preserve">31 </w:t>
      </w:r>
      <w:r w:rsidR="00944612" w:rsidRPr="00530B2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44612" w:rsidRPr="00530B28">
        <w:rPr>
          <w:rFonts w:asciiTheme="majorBidi" w:hAnsiTheme="majorBidi" w:cstheme="majorBidi"/>
          <w:sz w:val="30"/>
          <w:szCs w:val="30"/>
        </w:rPr>
        <w:t>256</w:t>
      </w:r>
      <w:r w:rsidR="00D443B1" w:rsidRPr="00530B28">
        <w:rPr>
          <w:rFonts w:asciiTheme="majorBidi" w:hAnsiTheme="majorBidi" w:cstheme="majorBidi"/>
          <w:sz w:val="30"/>
          <w:szCs w:val="30"/>
        </w:rPr>
        <w:t>6</w:t>
      </w:r>
    </w:p>
    <w:p w14:paraId="406EBDC4" w14:textId="7372D993" w:rsidR="00C904F0" w:rsidRPr="00530B28" w:rsidRDefault="00C904F0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FEA401" w14:textId="7188B943" w:rsidR="005F0C7C" w:rsidRPr="00530B28" w:rsidRDefault="005F0C7C" w:rsidP="005F0C7C">
      <w:pPr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30B28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558E9" w:rsidRPr="00530B28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530B28">
        <w:rPr>
          <w:rFonts w:asciiTheme="majorBidi" w:hAnsiTheme="majorBidi" w:cstheme="majorBidi" w:hint="cs"/>
          <w:b/>
          <w:sz w:val="30"/>
          <w:szCs w:val="30"/>
          <w:cs/>
        </w:rPr>
        <w:t>ไว้</w:t>
      </w:r>
      <w:r w:rsidRPr="00530B28">
        <w:rPr>
          <w:rFonts w:asciiTheme="majorBidi" w:hAnsiTheme="majorBidi" w:cstheme="majorBidi"/>
          <w:b/>
          <w:sz w:val="30"/>
          <w:szCs w:val="30"/>
          <w:cs/>
        </w:rPr>
        <w:t xml:space="preserve">ในงบการเงินสำหรับปีสิ้นสุดวันที่ </w:t>
      </w:r>
      <w:r w:rsidR="00944612" w:rsidRPr="00530B28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="00944612" w:rsidRPr="00530B28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944612" w:rsidRPr="00530B28">
        <w:rPr>
          <w:rFonts w:asciiTheme="majorBidi" w:hAnsiTheme="majorBidi" w:cstheme="majorBidi"/>
          <w:bCs/>
          <w:sz w:val="30"/>
          <w:szCs w:val="30"/>
        </w:rPr>
        <w:t>256</w:t>
      </w:r>
      <w:r w:rsidR="00D443B1" w:rsidRPr="00530B28">
        <w:rPr>
          <w:rFonts w:asciiTheme="majorBidi" w:hAnsiTheme="majorBidi" w:cstheme="majorBidi"/>
          <w:bCs/>
          <w:sz w:val="30"/>
          <w:szCs w:val="30"/>
        </w:rPr>
        <w:t>6</w:t>
      </w:r>
    </w:p>
    <w:p w14:paraId="77E69D31" w14:textId="77777777" w:rsidR="00024D7C" w:rsidRPr="00530B28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8F1625" w14:textId="77777777" w:rsidR="007A12F2" w:rsidRPr="00530B28" w:rsidRDefault="007A12F2" w:rsidP="004273C9">
      <w:pPr>
        <w:pStyle w:val="BodyText2"/>
        <w:numPr>
          <w:ilvl w:val="0"/>
          <w:numId w:val="5"/>
        </w:numPr>
        <w:tabs>
          <w:tab w:val="left" w:pos="540"/>
        </w:tabs>
        <w:ind w:right="20" w:hanging="72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30B28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4513640" w14:textId="77777777" w:rsidR="007A12F2" w:rsidRPr="00530B28" w:rsidRDefault="007A12F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  <w:cs/>
        </w:rPr>
      </w:pPr>
    </w:p>
    <w:p w14:paraId="7A9B008D" w14:textId="5CA4A8FB" w:rsidR="00773B1F" w:rsidRPr="00530B28" w:rsidRDefault="009F6A3D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Cs/>
          <w:sz w:val="30"/>
          <w:szCs w:val="30"/>
          <w:lang w:val="en-US" w:bidi="th-TH"/>
        </w:rPr>
      </w:pPr>
      <w:r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ความสัมพันธ์ที่มีกับบริษัทย่อย</w:t>
      </w:r>
      <w:r w:rsidR="00FA21FD"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บริษัทร่วม</w:t>
      </w:r>
      <w:r w:rsidR="00FA21FD"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="0054113C"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ผู้บริหารสำคัญ</w:t>
      </w:r>
      <w:r w:rsidR="006E5000"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และ</w:t>
      </w:r>
      <w:r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บุคคลหรือกิจการอื่น</w:t>
      </w:r>
      <w:r w:rsidR="0054113C"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ที่เกี่ยวข้องกัน </w:t>
      </w:r>
      <w:r w:rsidR="00226161"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และนโยบาย</w:t>
      </w:r>
      <w:r w:rsidR="00690476" w:rsidRPr="00530B28">
        <w:rPr>
          <w:rFonts w:asciiTheme="majorBidi" w:hAnsiTheme="majorBidi" w:cs="Angsana New"/>
          <w:b/>
          <w:sz w:val="30"/>
          <w:szCs w:val="30"/>
          <w:lang w:val="en-US" w:bidi="th-TH"/>
        </w:rPr>
        <w:br/>
      </w:r>
      <w:r w:rsidR="00226161"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การกำหนดราคา ไม่มีการเปลี่ยนแปลงอย่างมีสาระสำคัญจากงบการเงินสำหรับปีสิ้นสุดวันที่ </w:t>
      </w:r>
      <w:r w:rsidR="006E0308" w:rsidRPr="00530B28">
        <w:rPr>
          <w:rFonts w:asciiTheme="majorBidi" w:hAnsiTheme="majorBidi" w:cs="Angsana New"/>
          <w:bCs/>
          <w:sz w:val="30"/>
          <w:szCs w:val="30"/>
          <w:lang w:val="en-US" w:bidi="th-TH"/>
        </w:rPr>
        <w:t xml:space="preserve">31 </w:t>
      </w:r>
      <w:r w:rsidR="00DF39DB"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ธันวาคม</w:t>
      </w:r>
      <w:r w:rsidR="006E0308" w:rsidRPr="00530B28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="006E0308" w:rsidRPr="00530B28">
        <w:rPr>
          <w:rFonts w:asciiTheme="majorBidi" w:hAnsiTheme="majorBidi" w:cs="Angsana New"/>
          <w:bCs/>
          <w:sz w:val="30"/>
          <w:szCs w:val="30"/>
          <w:lang w:val="en-US" w:bidi="th-TH"/>
        </w:rPr>
        <w:t>256</w:t>
      </w:r>
      <w:r w:rsidR="00DF39DB" w:rsidRPr="00530B28">
        <w:rPr>
          <w:rFonts w:asciiTheme="majorBidi" w:hAnsiTheme="majorBidi" w:cs="Angsana New"/>
          <w:bCs/>
          <w:sz w:val="30"/>
          <w:szCs w:val="30"/>
          <w:lang w:val="en-US" w:bidi="th-TH"/>
        </w:rPr>
        <w:t>6</w:t>
      </w:r>
    </w:p>
    <w:p w14:paraId="68D871D1" w14:textId="77777777" w:rsidR="006E0308" w:rsidRPr="00530B28" w:rsidRDefault="006E0308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Cs/>
          <w:sz w:val="30"/>
          <w:szCs w:val="30"/>
          <w:lang w:val="en-US" w:bidi="th-TH"/>
        </w:rPr>
      </w:pPr>
    </w:p>
    <w:p w14:paraId="65427C18" w14:textId="77777777" w:rsidR="00DD6EBA" w:rsidRPr="00530B28" w:rsidRDefault="00DD6EBA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/>
          <w:sz w:val="30"/>
          <w:szCs w:val="30"/>
          <w:lang w:val="en-US" w:bidi="th-TH"/>
        </w:rPr>
      </w:pPr>
    </w:p>
    <w:p w14:paraId="112FC898" w14:textId="77777777" w:rsidR="00DD6EBA" w:rsidRPr="00530B28" w:rsidRDefault="00DD6EBA">
      <w:r w:rsidRPr="00530B28">
        <w:br w:type="page"/>
      </w: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39"/>
        <w:gridCol w:w="1065"/>
        <w:gridCol w:w="238"/>
        <w:gridCol w:w="1073"/>
        <w:gridCol w:w="269"/>
        <w:gridCol w:w="1087"/>
      </w:tblGrid>
      <w:tr w:rsidR="00530B28" w:rsidRPr="00530B28" w14:paraId="1B80721E" w14:textId="77777777">
        <w:trPr>
          <w:tblHeader/>
        </w:trPr>
        <w:tc>
          <w:tcPr>
            <w:tcW w:w="2279" w:type="pct"/>
            <w:shd w:val="clear" w:color="auto" w:fill="auto"/>
          </w:tcPr>
          <w:p w14:paraId="0D0AB8E7" w14:textId="77777777" w:rsidR="00505FE7" w:rsidRPr="00530B28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  <w:shd w:val="clear" w:color="auto" w:fill="auto"/>
          </w:tcPr>
          <w:p w14:paraId="6F6430F6" w14:textId="77777777" w:rsidR="00505FE7" w:rsidRPr="00530B28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71B7434B" w14:textId="77777777" w:rsidR="00505FE7" w:rsidRPr="00530B28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  <w:shd w:val="clear" w:color="auto" w:fill="auto"/>
          </w:tcPr>
          <w:p w14:paraId="1E9D8192" w14:textId="77777777" w:rsidR="00505FE7" w:rsidRPr="00530B28" w:rsidRDefault="0050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D7B12" w:rsidRPr="00530B28" w14:paraId="65C68601" w14:textId="77777777">
        <w:trPr>
          <w:tblHeader/>
        </w:trPr>
        <w:tc>
          <w:tcPr>
            <w:tcW w:w="2279" w:type="pct"/>
            <w:shd w:val="clear" w:color="auto" w:fill="auto"/>
          </w:tcPr>
          <w:p w14:paraId="29A6A598" w14:textId="0F3B100B" w:rsidR="006D7B12" w:rsidRPr="00530B28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1" w:type="pct"/>
            <w:shd w:val="clear" w:color="auto" w:fill="auto"/>
          </w:tcPr>
          <w:p w14:paraId="792B70A3" w14:textId="08D97A60" w:rsidR="006D7B12" w:rsidRPr="00530B28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9" w:type="pct"/>
            <w:shd w:val="clear" w:color="auto" w:fill="auto"/>
          </w:tcPr>
          <w:p w14:paraId="128D14CE" w14:textId="77777777" w:rsidR="006D7B12" w:rsidRPr="00530B28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963D26A" w14:textId="03E7F544" w:rsidR="006D7B12" w:rsidRPr="00530B28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128" w:type="pct"/>
            <w:shd w:val="clear" w:color="auto" w:fill="auto"/>
          </w:tcPr>
          <w:p w14:paraId="158C1376" w14:textId="77777777" w:rsidR="006D7B12" w:rsidRPr="00530B28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9D35F5F" w14:textId="5FD68A17" w:rsidR="006D7B12" w:rsidRPr="00530B28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45" w:type="pct"/>
            <w:shd w:val="clear" w:color="auto" w:fill="auto"/>
          </w:tcPr>
          <w:p w14:paraId="7CFEA09E" w14:textId="77777777" w:rsidR="006D7B12" w:rsidRPr="00530B28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F64B6D2" w14:textId="78B576A1" w:rsidR="006D7B12" w:rsidRPr="00530B28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5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2566</w:t>
            </w:r>
          </w:p>
        </w:tc>
      </w:tr>
      <w:tr w:rsidR="006D7B12" w:rsidRPr="00530B28" w14:paraId="14E5AF75" w14:textId="77777777">
        <w:trPr>
          <w:tblHeader/>
        </w:trPr>
        <w:tc>
          <w:tcPr>
            <w:tcW w:w="2279" w:type="pct"/>
          </w:tcPr>
          <w:p w14:paraId="0C0FCDE7" w14:textId="77777777" w:rsidR="006D7B12" w:rsidRPr="00530B28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1" w:type="pct"/>
            <w:gridSpan w:val="7"/>
          </w:tcPr>
          <w:p w14:paraId="555ABBDB" w14:textId="77777777" w:rsidR="006D7B12" w:rsidRPr="00530B28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D7B12" w:rsidRPr="00530B28" w14:paraId="7F72FCF9" w14:textId="77777777">
        <w:tc>
          <w:tcPr>
            <w:tcW w:w="2279" w:type="pct"/>
          </w:tcPr>
          <w:p w14:paraId="4A88C863" w14:textId="77777777" w:rsidR="006D7B12" w:rsidRPr="00530B28" w:rsidRDefault="006D7B12" w:rsidP="006D7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7C7C503C" w14:textId="77777777" w:rsidR="006D7B12" w:rsidRPr="00530B28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81EF892" w14:textId="77777777" w:rsidR="006D7B12" w:rsidRPr="00530B28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732CCBB" w14:textId="77777777" w:rsidR="006D7B12" w:rsidRPr="00530B28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2E51E04" w14:textId="77777777" w:rsidR="006D7B12" w:rsidRPr="00530B28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ABD5180" w14:textId="77777777" w:rsidR="006D7B12" w:rsidRPr="00530B28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BEC715E" w14:textId="77777777" w:rsidR="006D7B12" w:rsidRPr="00530B28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8C60322" w14:textId="77777777" w:rsidR="006D7B12" w:rsidRPr="00530B28" w:rsidRDefault="006D7B12" w:rsidP="006D7B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A8F" w:rsidRPr="00530B28" w14:paraId="684352E6" w14:textId="77777777">
        <w:tc>
          <w:tcPr>
            <w:tcW w:w="2279" w:type="pct"/>
          </w:tcPr>
          <w:p w14:paraId="795FE38D" w14:textId="77777777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1" w:type="pct"/>
          </w:tcPr>
          <w:p w14:paraId="6EA9853E" w14:textId="5AC5E2C9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8698073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271AF65" w14:textId="440F8619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E6273A8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1FBD632" w14:textId="0ECBBEFB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71A8F">
              <w:rPr>
                <w:rFonts w:ascii="Angsana New" w:hAnsi="Angsana New" w:cs="Angsana New"/>
                <w:sz w:val="30"/>
                <w:szCs w:val="30"/>
              </w:rPr>
              <w:t>353</w:t>
            </w:r>
            <w:r w:rsidR="00612F17">
              <w:rPr>
                <w:rFonts w:ascii="Angsana New" w:hAnsi="Angsana New" w:cs="Angsana New"/>
                <w:sz w:val="30"/>
                <w:szCs w:val="30"/>
              </w:rPr>
              <w:t>,072</w:t>
            </w:r>
          </w:p>
        </w:tc>
        <w:tc>
          <w:tcPr>
            <w:tcW w:w="145" w:type="pct"/>
          </w:tcPr>
          <w:p w14:paraId="3554DE55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3E23621" w14:textId="2CF4AF96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="Angsana New" w:hAnsi="Angsana New" w:cs="Angsana New"/>
                <w:sz w:val="30"/>
                <w:szCs w:val="30"/>
              </w:rPr>
              <w:t>1,489,623</w:t>
            </w:r>
          </w:p>
        </w:tc>
      </w:tr>
      <w:tr w:rsidR="00671A8F" w:rsidRPr="00530B28" w14:paraId="5EA18812" w14:textId="77777777">
        <w:tc>
          <w:tcPr>
            <w:tcW w:w="2279" w:type="pct"/>
          </w:tcPr>
          <w:p w14:paraId="79D02342" w14:textId="77777777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</w:tcPr>
          <w:p w14:paraId="40E595C9" w14:textId="749A31CD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2B00EC5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773371BB" w14:textId="47D152CD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B9F0ECB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70073EF6" w14:textId="22880E67" w:rsidR="00671A8F" w:rsidRPr="00530B28" w:rsidRDefault="00BA4EA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4EAC">
              <w:rPr>
                <w:rFonts w:ascii="Angsana New" w:hAnsi="Angsana New" w:cs="Angsana New"/>
                <w:sz w:val="30"/>
                <w:szCs w:val="30"/>
              </w:rPr>
              <w:t>4,709</w:t>
            </w:r>
          </w:p>
        </w:tc>
        <w:tc>
          <w:tcPr>
            <w:tcW w:w="145" w:type="pct"/>
          </w:tcPr>
          <w:p w14:paraId="61074C91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0113169" w14:textId="379D9AB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sz w:val="30"/>
                <w:szCs w:val="30"/>
              </w:rPr>
              <w:t>7,862</w:t>
            </w:r>
          </w:p>
        </w:tc>
      </w:tr>
      <w:tr w:rsidR="00671A8F" w:rsidRPr="00530B28" w14:paraId="4C68F51B" w14:textId="77777777">
        <w:tc>
          <w:tcPr>
            <w:tcW w:w="2279" w:type="pct"/>
          </w:tcPr>
          <w:p w14:paraId="75EE0F59" w14:textId="77777777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1" w:type="pct"/>
          </w:tcPr>
          <w:p w14:paraId="48CFD05A" w14:textId="5A757E2E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778F2D2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2608523C" w14:textId="0D84AED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8478983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5B732587" w14:textId="6B7FFD02" w:rsidR="00671A8F" w:rsidRPr="00530B28" w:rsidRDefault="00BA4EA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BA4EAC">
              <w:rPr>
                <w:rFonts w:ascii="Angsana New" w:hAnsi="Angsana New" w:cs="Angsana New"/>
                <w:sz w:val="30"/>
                <w:szCs w:val="30"/>
              </w:rPr>
              <w:t>1,338</w:t>
            </w:r>
          </w:p>
        </w:tc>
        <w:tc>
          <w:tcPr>
            <w:tcW w:w="145" w:type="pct"/>
          </w:tcPr>
          <w:p w14:paraId="6B739C0F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D36DA7E" w14:textId="5E4C566F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616</w:t>
            </w:r>
          </w:p>
        </w:tc>
      </w:tr>
      <w:tr w:rsidR="00671A8F" w:rsidRPr="00530B28" w14:paraId="27DF3209" w14:textId="77777777">
        <w:tc>
          <w:tcPr>
            <w:tcW w:w="2279" w:type="pct"/>
          </w:tcPr>
          <w:p w14:paraId="718FE4C6" w14:textId="77777777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1" w:type="pct"/>
          </w:tcPr>
          <w:p w14:paraId="38486336" w14:textId="68769C86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C12DC05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0A8F77A6" w14:textId="09945BD2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CEDC7E3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091A2C3B" w14:textId="2696CC55" w:rsidR="00671A8F" w:rsidRPr="00530B28" w:rsidRDefault="00BA4EA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4EAC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145" w:type="pct"/>
          </w:tcPr>
          <w:p w14:paraId="4C1F81F7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6FC9B2D9" w14:textId="67423089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71A8F" w:rsidRPr="00530B28" w14:paraId="29DD7CE3" w14:textId="77777777">
        <w:tc>
          <w:tcPr>
            <w:tcW w:w="2279" w:type="pct"/>
          </w:tcPr>
          <w:p w14:paraId="388F38D8" w14:textId="77777777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9848B6F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CE620C8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43844B02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53E67F7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06273937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9CA9539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BCB85EB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A8F" w:rsidRPr="00530B28" w14:paraId="5601B24A" w14:textId="77777777">
        <w:tc>
          <w:tcPr>
            <w:tcW w:w="2279" w:type="pct"/>
          </w:tcPr>
          <w:p w14:paraId="310CD540" w14:textId="77777777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</w:tcPr>
          <w:p w14:paraId="545DC859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CDBDED7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A00B626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85893B0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926B681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3D345E76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D18A86A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A8F" w:rsidRPr="00530B28" w14:paraId="7B378D8E" w14:textId="77777777">
        <w:tc>
          <w:tcPr>
            <w:tcW w:w="2279" w:type="pct"/>
          </w:tcPr>
          <w:p w14:paraId="1A219B2D" w14:textId="130C9F4C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1" w:type="pct"/>
          </w:tcPr>
          <w:p w14:paraId="164ABC1B" w14:textId="066A2DDA" w:rsidR="00671A8F" w:rsidRPr="00530B28" w:rsidRDefault="00244784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244784">
              <w:rPr>
                <w:rFonts w:ascii="Angsana New" w:hAnsi="Angsana New" w:cs="Angsana New"/>
                <w:sz w:val="30"/>
                <w:szCs w:val="30"/>
              </w:rPr>
              <w:t>1,419,538</w:t>
            </w:r>
          </w:p>
        </w:tc>
        <w:tc>
          <w:tcPr>
            <w:tcW w:w="129" w:type="pct"/>
          </w:tcPr>
          <w:p w14:paraId="4C1F1879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FFAAA6E" w14:textId="7B563675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E691AF3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13B9FB7" w14:textId="7B2B96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71A8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71A8F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296F43">
              <w:rPr>
                <w:rFonts w:ascii="Angsana New" w:hAnsi="Angsana New" w:cs="Angsana New"/>
                <w:sz w:val="30"/>
                <w:szCs w:val="30"/>
              </w:rPr>
              <w:t>19,538</w:t>
            </w:r>
          </w:p>
        </w:tc>
        <w:tc>
          <w:tcPr>
            <w:tcW w:w="145" w:type="pct"/>
          </w:tcPr>
          <w:p w14:paraId="376AF53D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D4F031F" w14:textId="4609532D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71A8F" w:rsidRPr="00530B28" w14:paraId="2C342927" w14:textId="77777777">
        <w:tc>
          <w:tcPr>
            <w:tcW w:w="2279" w:type="pct"/>
          </w:tcPr>
          <w:p w14:paraId="2BC568CA" w14:textId="6647E40C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</w:tcPr>
          <w:p w14:paraId="4F51DF81" w14:textId="36B4EC6A" w:rsidR="00671A8F" w:rsidRPr="00530B28" w:rsidRDefault="00BA4EA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A4EAC">
              <w:rPr>
                <w:rFonts w:ascii="Angsana New" w:hAnsi="Angsana New" w:cs="Angsana New"/>
                <w:sz w:val="30"/>
                <w:szCs w:val="30"/>
              </w:rPr>
              <w:t>1,460</w:t>
            </w:r>
          </w:p>
        </w:tc>
        <w:tc>
          <w:tcPr>
            <w:tcW w:w="129" w:type="pct"/>
          </w:tcPr>
          <w:p w14:paraId="12F834B4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70A92E3" w14:textId="1CAA99DD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BB202D4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7235C3B" w14:textId="55EDC8FF" w:rsidR="00671A8F" w:rsidRPr="00530B28" w:rsidRDefault="00BA4EA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BA4EAC">
              <w:rPr>
                <w:rFonts w:ascii="Angsana New" w:hAnsi="Angsana New" w:cs="Angsana New"/>
                <w:sz w:val="30"/>
                <w:szCs w:val="30"/>
              </w:rPr>
              <w:t>1,460</w:t>
            </w:r>
          </w:p>
        </w:tc>
        <w:tc>
          <w:tcPr>
            <w:tcW w:w="145" w:type="pct"/>
          </w:tcPr>
          <w:p w14:paraId="7295F568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DF49CE6" w14:textId="57DD6915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71A8F" w:rsidRPr="00530B28" w14:paraId="25014775" w14:textId="77777777">
        <w:tc>
          <w:tcPr>
            <w:tcW w:w="2279" w:type="pct"/>
          </w:tcPr>
          <w:p w14:paraId="1D3E83DD" w14:textId="1F40099C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  <w:shd w:val="clear" w:color="auto" w:fill="auto"/>
          </w:tcPr>
          <w:p w14:paraId="025571C2" w14:textId="5B77B31B" w:rsidR="00671A8F" w:rsidRPr="00530B28" w:rsidRDefault="00BA4EA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BA4EAC">
              <w:rPr>
                <w:rFonts w:ascii="Angsana New" w:hAnsi="Angsana New" w:cs="Angsana New"/>
                <w:sz w:val="30"/>
                <w:szCs w:val="30"/>
              </w:rPr>
              <w:t>1,881,692</w:t>
            </w:r>
          </w:p>
        </w:tc>
        <w:tc>
          <w:tcPr>
            <w:tcW w:w="129" w:type="pct"/>
          </w:tcPr>
          <w:p w14:paraId="22F9C2FF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62BA67DC" w14:textId="422094F8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shd w:val="clear" w:color="auto" w:fill="auto"/>
          </w:tcPr>
          <w:p w14:paraId="242F4EBF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5ECB779" w14:textId="7D4FC0ED" w:rsidR="00671A8F" w:rsidRPr="00530B28" w:rsidRDefault="00BA4EA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BA4EAC">
              <w:rPr>
                <w:rFonts w:ascii="Angsana New" w:hAnsi="Angsana New" w:cs="Angsana New"/>
                <w:sz w:val="30"/>
                <w:szCs w:val="30"/>
              </w:rPr>
              <w:t>1,881,692</w:t>
            </w:r>
          </w:p>
        </w:tc>
        <w:tc>
          <w:tcPr>
            <w:tcW w:w="145" w:type="pct"/>
            <w:shd w:val="clear" w:color="auto" w:fill="auto"/>
          </w:tcPr>
          <w:p w14:paraId="25477EBE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42D5F413" w14:textId="2738BC2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71A8F" w:rsidRPr="00530B28" w14:paraId="0EC98E78" w14:textId="77777777">
        <w:tc>
          <w:tcPr>
            <w:tcW w:w="2279" w:type="pct"/>
          </w:tcPr>
          <w:p w14:paraId="3D1F2314" w14:textId="5911D87A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ค่าจ้างผลิตสินค้า</w:t>
            </w:r>
          </w:p>
        </w:tc>
        <w:tc>
          <w:tcPr>
            <w:tcW w:w="581" w:type="pct"/>
            <w:shd w:val="clear" w:color="auto" w:fill="auto"/>
          </w:tcPr>
          <w:p w14:paraId="6E918C5B" w14:textId="68EA2159" w:rsidR="00671A8F" w:rsidRPr="00530B28" w:rsidRDefault="001515F1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5F1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  <w:tc>
          <w:tcPr>
            <w:tcW w:w="129" w:type="pct"/>
          </w:tcPr>
          <w:p w14:paraId="60C273F2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1EE6F28B" w14:textId="1014E4C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sz w:val="30"/>
                <w:szCs w:val="30"/>
              </w:rPr>
              <w:t>654,007</w:t>
            </w:r>
          </w:p>
        </w:tc>
        <w:tc>
          <w:tcPr>
            <w:tcW w:w="128" w:type="pct"/>
            <w:shd w:val="clear" w:color="auto" w:fill="auto"/>
          </w:tcPr>
          <w:p w14:paraId="1CF379FE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439BC14B" w14:textId="6F801187" w:rsidR="00671A8F" w:rsidRPr="00530B28" w:rsidRDefault="001515F1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1515F1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  <w:tc>
          <w:tcPr>
            <w:tcW w:w="145" w:type="pct"/>
            <w:shd w:val="clear" w:color="auto" w:fill="auto"/>
          </w:tcPr>
          <w:p w14:paraId="495320AE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1519832A" w14:textId="7F1D9019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sz w:val="30"/>
                <w:szCs w:val="30"/>
              </w:rPr>
              <w:t>654,007</w:t>
            </w:r>
          </w:p>
        </w:tc>
      </w:tr>
      <w:tr w:rsidR="00671A8F" w:rsidRPr="00530B28" w14:paraId="38798583" w14:textId="77777777">
        <w:trPr>
          <w:trHeight w:val="245"/>
        </w:trPr>
        <w:tc>
          <w:tcPr>
            <w:tcW w:w="2279" w:type="pct"/>
          </w:tcPr>
          <w:p w14:paraId="656B4B83" w14:textId="77777777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03CCA16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721A49B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0B49665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AFA4A21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EFA989F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4EBDFFCA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A0AB974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E7E46" w:rsidRPr="00530B28" w14:paraId="770D7595" w14:textId="77777777">
        <w:trPr>
          <w:trHeight w:val="245"/>
        </w:trPr>
        <w:tc>
          <w:tcPr>
            <w:tcW w:w="2279" w:type="pct"/>
          </w:tcPr>
          <w:p w14:paraId="4B209BC0" w14:textId="2F7DDF2B" w:rsidR="00FE7E46" w:rsidRPr="00530B28" w:rsidRDefault="00FE7E46" w:rsidP="00FE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</w:tcPr>
          <w:p w14:paraId="3D03F09D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5B328509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C26877B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2D285207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EDF8FEF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61A1C945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6B3493D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E7E46" w:rsidRPr="00530B28" w14:paraId="1B6C78AA" w14:textId="77777777">
        <w:trPr>
          <w:trHeight w:val="245"/>
        </w:trPr>
        <w:tc>
          <w:tcPr>
            <w:tcW w:w="2279" w:type="pct"/>
          </w:tcPr>
          <w:p w14:paraId="50639952" w14:textId="0AE7428D" w:rsidR="00FE7E46" w:rsidRPr="00530B28" w:rsidRDefault="00FE7E46" w:rsidP="00FE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1" w:type="pct"/>
          </w:tcPr>
          <w:p w14:paraId="17FDB170" w14:textId="64F0CB1A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6F43">
              <w:rPr>
                <w:rFonts w:ascii="Angsana New" w:hAnsi="Angsana New" w:cs="Angsana New"/>
                <w:sz w:val="30"/>
                <w:szCs w:val="30"/>
              </w:rPr>
              <w:t>2,228</w:t>
            </w:r>
          </w:p>
        </w:tc>
        <w:tc>
          <w:tcPr>
            <w:tcW w:w="129" w:type="pct"/>
          </w:tcPr>
          <w:p w14:paraId="7A8CD692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810AAC9" w14:textId="04AC80E9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02748B5C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C12ED96" w14:textId="68DA23AA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2,228</w:t>
            </w:r>
          </w:p>
        </w:tc>
        <w:tc>
          <w:tcPr>
            <w:tcW w:w="145" w:type="pct"/>
          </w:tcPr>
          <w:p w14:paraId="0D3170EF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CC63859" w14:textId="1397135E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E7E46" w:rsidRPr="00530B28" w14:paraId="647522E2" w14:textId="77777777">
        <w:trPr>
          <w:trHeight w:val="245"/>
        </w:trPr>
        <w:tc>
          <w:tcPr>
            <w:tcW w:w="2279" w:type="pct"/>
          </w:tcPr>
          <w:p w14:paraId="190F117F" w14:textId="25CEB220" w:rsidR="00FE7E46" w:rsidRPr="00530B28" w:rsidRDefault="00FE7E46" w:rsidP="00FE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721EE550" w14:textId="0594393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4EAC">
              <w:rPr>
                <w:rFonts w:ascii="Angsana New" w:hAnsi="Angsana New" w:cs="Angsana New"/>
                <w:sz w:val="30"/>
                <w:szCs w:val="30"/>
              </w:rPr>
              <w:t>4,345</w:t>
            </w:r>
          </w:p>
        </w:tc>
        <w:tc>
          <w:tcPr>
            <w:tcW w:w="129" w:type="pct"/>
          </w:tcPr>
          <w:p w14:paraId="26502666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BDDE61A" w14:textId="2263A050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sz w:val="30"/>
                <w:szCs w:val="30"/>
              </w:rPr>
              <w:t>1,787</w:t>
            </w:r>
          </w:p>
        </w:tc>
        <w:tc>
          <w:tcPr>
            <w:tcW w:w="128" w:type="pct"/>
          </w:tcPr>
          <w:p w14:paraId="3AD1657D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E2F3193" w14:textId="6309F2C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4EAC">
              <w:rPr>
                <w:rFonts w:ascii="Angsana New" w:hAnsi="Angsana New" w:cs="Angsana New"/>
                <w:sz w:val="30"/>
                <w:szCs w:val="30"/>
              </w:rPr>
              <w:t>4,345</w:t>
            </w:r>
          </w:p>
        </w:tc>
        <w:tc>
          <w:tcPr>
            <w:tcW w:w="145" w:type="pct"/>
          </w:tcPr>
          <w:p w14:paraId="438D7A9E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5A5CB4D" w14:textId="0FB3B4B5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/>
                <w:sz w:val="30"/>
                <w:szCs w:val="30"/>
              </w:rPr>
              <w:t>1,787</w:t>
            </w:r>
          </w:p>
        </w:tc>
      </w:tr>
      <w:tr w:rsidR="00FE7E46" w:rsidRPr="00530B28" w14:paraId="1DA643EF" w14:textId="77777777">
        <w:trPr>
          <w:trHeight w:val="245"/>
        </w:trPr>
        <w:tc>
          <w:tcPr>
            <w:tcW w:w="2279" w:type="pct"/>
          </w:tcPr>
          <w:p w14:paraId="76C26441" w14:textId="77777777" w:rsidR="00FE7E46" w:rsidRPr="00530B28" w:rsidRDefault="00FE7E46" w:rsidP="00FE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A8D06E1" w14:textId="77777777" w:rsidR="00FE7E46" w:rsidRPr="00BA4EAC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4DA38E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08852CE" w14:textId="77777777" w:rsidR="00FE7E46" w:rsidRPr="00665100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8DD88F9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5DC6DA9" w14:textId="77777777" w:rsidR="00FE7E46" w:rsidRPr="00BA4EAC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679E85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6394203" w14:textId="77777777" w:rsidR="00FE7E46" w:rsidRPr="00665100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7E46" w:rsidRPr="00530B28" w14:paraId="37C96193" w14:textId="77777777">
        <w:tc>
          <w:tcPr>
            <w:tcW w:w="2279" w:type="pct"/>
          </w:tcPr>
          <w:p w14:paraId="2903BB6C" w14:textId="77777777" w:rsidR="00FE7E46" w:rsidRPr="00530B28" w:rsidRDefault="00FE7E46" w:rsidP="00FE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0F39E6FE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9" w:type="pct"/>
          </w:tcPr>
          <w:p w14:paraId="3B5F6010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74" w:type="pct"/>
          </w:tcPr>
          <w:p w14:paraId="54F50BB8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" w:type="pct"/>
          </w:tcPr>
          <w:p w14:paraId="57CF7DBD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78" w:type="pct"/>
          </w:tcPr>
          <w:p w14:paraId="4E17AB14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5" w:type="pct"/>
          </w:tcPr>
          <w:p w14:paraId="7D0AFBEC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86" w:type="pct"/>
          </w:tcPr>
          <w:p w14:paraId="296F8EE3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</w:tr>
      <w:tr w:rsidR="00FE7E46" w:rsidRPr="00530B28" w14:paraId="2C8B45CC" w14:textId="77777777">
        <w:tc>
          <w:tcPr>
            <w:tcW w:w="2279" w:type="pct"/>
          </w:tcPr>
          <w:p w14:paraId="43B10657" w14:textId="77777777" w:rsidR="00FE7E46" w:rsidRPr="00530B28" w:rsidRDefault="00FE7E46" w:rsidP="00FE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</w:tcPr>
          <w:p w14:paraId="794D0B72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BBD1E6F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1455247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B725259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BCDF109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6A48B6E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185FEC3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E7E46" w:rsidRPr="00530B28" w14:paraId="6418870F" w14:textId="77777777" w:rsidTr="00A06F74">
        <w:tc>
          <w:tcPr>
            <w:tcW w:w="2279" w:type="pct"/>
          </w:tcPr>
          <w:p w14:paraId="76017D78" w14:textId="77777777" w:rsidR="00FE7E46" w:rsidRPr="00530B28" w:rsidRDefault="00FE7E46" w:rsidP="00FE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3237670C" w14:textId="77777777" w:rsidR="00FE7E46" w:rsidRPr="00530B28" w:rsidRDefault="00FE7E46" w:rsidP="00FE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530B2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530B2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</w:tcPr>
          <w:p w14:paraId="14DCB76A" w14:textId="77777777" w:rsidR="00FE7E46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  <w:p w14:paraId="453495A3" w14:textId="2D180034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F525F5">
              <w:rPr>
                <w:rFonts w:ascii="Angsana New" w:hAnsi="Angsana New" w:cs="Angsana New"/>
                <w:sz w:val="30"/>
                <w:szCs w:val="30"/>
              </w:rPr>
              <w:t>7,995</w:t>
            </w:r>
          </w:p>
        </w:tc>
        <w:tc>
          <w:tcPr>
            <w:tcW w:w="129" w:type="pct"/>
          </w:tcPr>
          <w:p w14:paraId="0D5D6390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59EEC46D" w14:textId="5C9B3974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</w:rPr>
              <w:t>9,384</w:t>
            </w:r>
          </w:p>
        </w:tc>
        <w:tc>
          <w:tcPr>
            <w:tcW w:w="128" w:type="pct"/>
            <w:shd w:val="clear" w:color="auto" w:fill="auto"/>
          </w:tcPr>
          <w:p w14:paraId="37F267B5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719B6A0E" w14:textId="77777777" w:rsidR="00FE7E46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CBE395" w14:textId="427F2C01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F525F5">
              <w:rPr>
                <w:rFonts w:asciiTheme="majorBidi" w:hAnsiTheme="majorBidi" w:cs="Angsana New"/>
                <w:sz w:val="30"/>
                <w:szCs w:val="30"/>
                <w:cs/>
              </w:rPr>
              <w:t>7</w:t>
            </w:r>
            <w:r w:rsidRPr="00F525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5F5">
              <w:rPr>
                <w:rFonts w:asciiTheme="majorBidi" w:hAnsiTheme="majorBidi" w:cs="Angsana New"/>
                <w:sz w:val="30"/>
                <w:szCs w:val="30"/>
                <w:cs/>
              </w:rPr>
              <w:t>995</w:t>
            </w:r>
          </w:p>
        </w:tc>
        <w:tc>
          <w:tcPr>
            <w:tcW w:w="145" w:type="pct"/>
            <w:shd w:val="clear" w:color="auto" w:fill="auto"/>
          </w:tcPr>
          <w:p w14:paraId="3CE68859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EAD295C" w14:textId="3FD5ED01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</w:rPr>
              <w:t>9,384</w:t>
            </w:r>
          </w:p>
        </w:tc>
      </w:tr>
      <w:tr w:rsidR="00FE7E46" w:rsidRPr="00530B28" w14:paraId="5964DDC8" w14:textId="77777777">
        <w:tc>
          <w:tcPr>
            <w:tcW w:w="2279" w:type="pct"/>
          </w:tcPr>
          <w:p w14:paraId="1C024615" w14:textId="77777777" w:rsidR="00FE7E46" w:rsidRPr="00530B28" w:rsidRDefault="00FE7E46" w:rsidP="00FE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1E47623B" w14:textId="2EACB516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F525F5">
              <w:rPr>
                <w:rFonts w:ascii="Angsana New" w:hAnsi="Angsana New" w:cs="Angsana New"/>
                <w:sz w:val="30"/>
                <w:szCs w:val="30"/>
              </w:rPr>
              <w:t>111</w:t>
            </w:r>
          </w:p>
        </w:tc>
        <w:tc>
          <w:tcPr>
            <w:tcW w:w="129" w:type="pct"/>
          </w:tcPr>
          <w:p w14:paraId="339039AA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3F010C7E" w14:textId="4B87F4F4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28" w:type="pct"/>
            <w:shd w:val="clear" w:color="auto" w:fill="auto"/>
          </w:tcPr>
          <w:p w14:paraId="26492088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5E71C451" w14:textId="773E3BF0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F525F5">
              <w:rPr>
                <w:rFonts w:asciiTheme="majorBidi" w:hAnsiTheme="majorBidi" w:cs="Angsana New"/>
                <w:sz w:val="30"/>
                <w:szCs w:val="30"/>
                <w:cs/>
              </w:rPr>
              <w:t>111</w:t>
            </w:r>
          </w:p>
        </w:tc>
        <w:tc>
          <w:tcPr>
            <w:tcW w:w="145" w:type="pct"/>
            <w:shd w:val="clear" w:color="auto" w:fill="auto"/>
          </w:tcPr>
          <w:p w14:paraId="4D853922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0AEDA1CD" w14:textId="3CCF47CF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FE7E46" w:rsidRPr="00530B28" w14:paraId="337A385D" w14:textId="77777777">
        <w:tc>
          <w:tcPr>
            <w:tcW w:w="2279" w:type="pct"/>
          </w:tcPr>
          <w:p w14:paraId="0D9D3739" w14:textId="77777777" w:rsidR="00FE7E46" w:rsidRPr="00530B28" w:rsidRDefault="00FE7E46" w:rsidP="00FE7E46">
            <w:pPr>
              <w:tabs>
                <w:tab w:val="clear" w:pos="22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635C38F5" w14:textId="412E0D6D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red"/>
              </w:rPr>
            </w:pPr>
            <w:r w:rsidRPr="00F525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8,106</w:t>
            </w:r>
          </w:p>
        </w:tc>
        <w:tc>
          <w:tcPr>
            <w:tcW w:w="129" w:type="pct"/>
          </w:tcPr>
          <w:p w14:paraId="6401F222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B2E81B" w14:textId="0BBF8A34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9,491</w:t>
            </w:r>
          </w:p>
        </w:tc>
        <w:tc>
          <w:tcPr>
            <w:tcW w:w="128" w:type="pct"/>
            <w:shd w:val="clear" w:color="auto" w:fill="auto"/>
          </w:tcPr>
          <w:p w14:paraId="1F7F20EA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1E60F6" w14:textId="3C0A5F03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525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525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106</w:t>
            </w:r>
          </w:p>
        </w:tc>
        <w:tc>
          <w:tcPr>
            <w:tcW w:w="145" w:type="pct"/>
            <w:shd w:val="clear" w:color="auto" w:fill="auto"/>
          </w:tcPr>
          <w:p w14:paraId="077AA0CD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778D73" w14:textId="392E76BE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65100">
              <w:rPr>
                <w:rFonts w:ascii="Angsana New" w:hAnsi="Angsana New" w:cs="Angsana New"/>
                <w:b/>
                <w:bCs/>
                <w:sz w:val="30"/>
                <w:szCs w:val="30"/>
              </w:rPr>
              <w:t>9,491</w:t>
            </w:r>
          </w:p>
        </w:tc>
      </w:tr>
      <w:tr w:rsidR="00FE7E46" w:rsidRPr="00530B28" w14:paraId="5ACE4EA0" w14:textId="77777777">
        <w:trPr>
          <w:trHeight w:hRule="exact" w:val="392"/>
        </w:trPr>
        <w:tc>
          <w:tcPr>
            <w:tcW w:w="2279" w:type="pct"/>
          </w:tcPr>
          <w:p w14:paraId="72D11B7A" w14:textId="77777777" w:rsidR="00FE7E46" w:rsidRPr="00530B28" w:rsidRDefault="00FE7E46" w:rsidP="00FE7E46">
            <w:pPr>
              <w:tabs>
                <w:tab w:val="clear" w:pos="22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5B181366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5AD2877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1EF6331A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shd w:val="clear" w:color="auto" w:fill="auto"/>
          </w:tcPr>
          <w:p w14:paraId="66132610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07A827CE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90BC434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  <w:shd w:val="clear" w:color="auto" w:fill="auto"/>
          </w:tcPr>
          <w:p w14:paraId="3372EBD6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E7E46" w:rsidRPr="00530B28" w14:paraId="69463078" w14:textId="77777777">
        <w:tc>
          <w:tcPr>
            <w:tcW w:w="2279" w:type="pct"/>
          </w:tcPr>
          <w:p w14:paraId="37AB40D1" w14:textId="0E88EF4F" w:rsidR="00FE7E46" w:rsidRPr="00530B28" w:rsidRDefault="00FE7E46" w:rsidP="00FE7E4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</w:tcPr>
          <w:p w14:paraId="3FE272F5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D610375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3DCE9345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38F489F8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185DC903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0F52A5D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38672D6B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E7E46" w:rsidRPr="00530B28" w14:paraId="735ADA6B" w14:textId="77777777">
        <w:tc>
          <w:tcPr>
            <w:tcW w:w="2279" w:type="pct"/>
          </w:tcPr>
          <w:p w14:paraId="117DDC39" w14:textId="711C2F2D" w:rsidR="00FE7E46" w:rsidRPr="00530B28" w:rsidRDefault="00FE7E46" w:rsidP="00FE7E46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24763B91" w14:textId="402BF328" w:rsidR="00FE7E46" w:rsidRPr="00BA4EAC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6D800BE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07A1556A" w14:textId="573C523E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356758F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6E8D5AD" w14:textId="6C140623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D5A28D0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6DC7AAC" w14:textId="3651681E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E7E46" w:rsidRPr="00530B28" w14:paraId="256B7CFA" w14:textId="77777777">
        <w:tc>
          <w:tcPr>
            <w:tcW w:w="2279" w:type="pct"/>
          </w:tcPr>
          <w:p w14:paraId="44BE5A30" w14:textId="5C96396A" w:rsidR="00FE7E46" w:rsidRPr="00530B28" w:rsidRDefault="00FE7E46" w:rsidP="00FE7E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596C12C" w14:textId="31211102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37D97BE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43316EF" w14:textId="0B720B1D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4703B088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39825D9" w14:textId="0EFC9879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EF0EADF" w14:textId="77777777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B6F3C5C" w14:textId="614AD5E5" w:rsidR="00FE7E46" w:rsidRPr="00530B28" w:rsidRDefault="00FE7E46" w:rsidP="00FE7E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E3F0154" w14:textId="77777777" w:rsidR="00DD6EBA" w:rsidRPr="00530B28" w:rsidRDefault="00DD6EBA" w:rsidP="00DD6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</w:rPr>
        <w:br w:type="page"/>
      </w:r>
    </w:p>
    <w:p w14:paraId="78DA4077" w14:textId="52F64158" w:rsidR="00B45520" w:rsidRPr="00530B28" w:rsidRDefault="00B45520" w:rsidP="004D5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 w:firstLine="540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</w:t>
      </w:r>
      <w:r w:rsidR="00FA4ED3" w:rsidRPr="00530B28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530B28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530B28">
        <w:rPr>
          <w:rFonts w:asciiTheme="majorBidi" w:hAnsiTheme="majorBidi" w:cstheme="majorBidi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6727F" w:rsidRPr="00665100">
        <w:rPr>
          <w:rFonts w:asciiTheme="majorBidi" w:hAnsiTheme="majorBidi" w:cstheme="majorBidi"/>
          <w:sz w:val="30"/>
          <w:szCs w:val="30"/>
        </w:rPr>
        <w:t xml:space="preserve">30 </w:t>
      </w:r>
      <w:r w:rsidR="00B6727F" w:rsidRPr="0066510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6727F" w:rsidRPr="006651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6A46" w:rsidRPr="00530B28">
        <w:rPr>
          <w:rFonts w:asciiTheme="majorBidi" w:hAnsiTheme="majorBidi" w:cstheme="majorBidi"/>
          <w:sz w:val="30"/>
          <w:szCs w:val="30"/>
        </w:rPr>
        <w:t>2567</w:t>
      </w:r>
      <w:r w:rsidRPr="00530B28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944612" w:rsidRPr="00530B28">
        <w:rPr>
          <w:rFonts w:asciiTheme="majorBidi" w:hAnsiTheme="majorBidi" w:cstheme="majorBidi"/>
          <w:sz w:val="30"/>
          <w:szCs w:val="30"/>
        </w:rPr>
        <w:t xml:space="preserve">31 </w:t>
      </w:r>
      <w:r w:rsidR="00944612" w:rsidRPr="00530B2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03FBE" w:rsidRPr="00530B28">
        <w:rPr>
          <w:rFonts w:asciiTheme="majorBidi" w:hAnsiTheme="majorBidi" w:cstheme="majorBidi"/>
          <w:sz w:val="30"/>
          <w:szCs w:val="30"/>
        </w:rPr>
        <w:t>256</w:t>
      </w:r>
      <w:r w:rsidR="00C36A46" w:rsidRPr="00530B28">
        <w:rPr>
          <w:rFonts w:asciiTheme="majorBidi" w:hAnsiTheme="majorBidi" w:cstheme="majorBidi"/>
          <w:sz w:val="30"/>
          <w:szCs w:val="30"/>
        </w:rPr>
        <w:t>6</w:t>
      </w:r>
      <w:r w:rsidRPr="00530B28">
        <w:rPr>
          <w:rFonts w:asciiTheme="majorBidi" w:hAnsiTheme="majorBidi" w:cstheme="majorBidi"/>
          <w:sz w:val="30"/>
          <w:szCs w:val="30"/>
        </w:rPr>
        <w:t xml:space="preserve"> </w:t>
      </w:r>
      <w:r w:rsidRPr="00530B2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0F2A46A" w14:textId="77777777" w:rsidR="00C23546" w:rsidRPr="00530B28" w:rsidRDefault="00C23546" w:rsidP="004D5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30B28" w:rsidRPr="00530B28" w14:paraId="113A576B" w14:textId="77777777" w:rsidTr="00C97E48">
        <w:trPr>
          <w:tblHeader/>
        </w:trPr>
        <w:tc>
          <w:tcPr>
            <w:tcW w:w="2267" w:type="pct"/>
            <w:shd w:val="clear" w:color="auto" w:fill="auto"/>
          </w:tcPr>
          <w:p w14:paraId="4A4C5A85" w14:textId="77777777" w:rsidR="00B45520" w:rsidRPr="00530B28" w:rsidRDefault="00B45520" w:rsidP="00DB356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6E39895D" w14:textId="77777777" w:rsidR="00B45520" w:rsidRPr="00530B2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3057A7F4" w14:textId="77777777" w:rsidR="00B45520" w:rsidRPr="00530B2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2DD2F629" w14:textId="77777777" w:rsidR="00B45520" w:rsidRPr="00530B2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0B28" w:rsidRPr="00530B28" w14:paraId="3517D6FF" w14:textId="77777777" w:rsidTr="00C97E48">
        <w:trPr>
          <w:tblHeader/>
        </w:trPr>
        <w:tc>
          <w:tcPr>
            <w:tcW w:w="2267" w:type="pct"/>
            <w:shd w:val="clear" w:color="auto" w:fill="auto"/>
          </w:tcPr>
          <w:p w14:paraId="06385328" w14:textId="77777777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9DACA3F" w14:textId="29C77227" w:rsidR="00C36A46" w:rsidRPr="00530B28" w:rsidRDefault="00B6727F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100">
              <w:rPr>
                <w:rFonts w:asciiTheme="majorBidi" w:hAnsiTheme="majorBidi" w:cstheme="majorBidi" w:hint="cs"/>
                <w:sz w:val="30"/>
                <w:szCs w:val="30"/>
              </w:rPr>
              <w:t xml:space="preserve">30 </w:t>
            </w:r>
            <w:r w:rsidRPr="00665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shd w:val="clear" w:color="auto" w:fill="auto"/>
          </w:tcPr>
          <w:p w14:paraId="198DACE1" w14:textId="77777777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6B2DECFB" w14:textId="77777777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5BE950B1" w14:textId="77777777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0C98BB7" w14:textId="200004FF" w:rsidR="00C36A46" w:rsidRPr="00530B28" w:rsidRDefault="00B6727F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100">
              <w:rPr>
                <w:rFonts w:asciiTheme="majorBidi" w:hAnsiTheme="majorBidi" w:cstheme="majorBidi" w:hint="cs"/>
                <w:sz w:val="30"/>
                <w:szCs w:val="30"/>
              </w:rPr>
              <w:t xml:space="preserve">30 </w:t>
            </w:r>
            <w:r w:rsidRPr="00665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6F01B728" w14:textId="77777777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2FDC64E8" w14:textId="3B70A477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30B28" w:rsidRPr="00530B28" w14:paraId="0EFA90D0" w14:textId="77777777" w:rsidTr="00C97E48">
        <w:trPr>
          <w:tblHeader/>
        </w:trPr>
        <w:tc>
          <w:tcPr>
            <w:tcW w:w="2267" w:type="pct"/>
            <w:shd w:val="clear" w:color="auto" w:fill="auto"/>
          </w:tcPr>
          <w:p w14:paraId="6E9FCFBF" w14:textId="3A857C07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03F1CDCC" w14:textId="231AA659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3" w:type="pct"/>
            <w:shd w:val="clear" w:color="auto" w:fill="auto"/>
          </w:tcPr>
          <w:p w14:paraId="6E70C4E0" w14:textId="77777777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73DC74C" w14:textId="4E38B3BE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1813AD9E" w14:textId="77777777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5F83561" w14:textId="5E3740A8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5E249FCE" w14:textId="77777777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3E138C4F" w14:textId="7092133D" w:rsidR="00C36A46" w:rsidRPr="00530B28" w:rsidRDefault="00C36A46" w:rsidP="00C36A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30B28" w:rsidRPr="00530B28" w14:paraId="6899A5DA" w14:textId="77777777" w:rsidTr="00C97E48">
        <w:trPr>
          <w:tblHeader/>
        </w:trPr>
        <w:tc>
          <w:tcPr>
            <w:tcW w:w="2267" w:type="pct"/>
          </w:tcPr>
          <w:p w14:paraId="3D92346F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2CF25AFF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530B28" w14:paraId="04BA5EFD" w14:textId="77777777" w:rsidTr="00DB356A">
        <w:tc>
          <w:tcPr>
            <w:tcW w:w="2267" w:type="pct"/>
          </w:tcPr>
          <w:p w14:paraId="3EA7B52F" w14:textId="2DF3F84E" w:rsidR="00DD6EBA" w:rsidRPr="00530B28" w:rsidRDefault="00DD6EBA" w:rsidP="00D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7" w:type="pct"/>
          </w:tcPr>
          <w:p w14:paraId="42DE9DBF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15681C6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BD7D85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852311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C9F3585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D4E9D6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D1B8B43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6B6D9CA3" w14:textId="77777777" w:rsidTr="00DB356A">
        <w:tc>
          <w:tcPr>
            <w:tcW w:w="2267" w:type="pct"/>
          </w:tcPr>
          <w:p w14:paraId="697C8564" w14:textId="43F11511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77" w:type="pct"/>
          </w:tcPr>
          <w:p w14:paraId="69164E6D" w14:textId="3803D4F0" w:rsidR="00AF4996" w:rsidRPr="00530B28" w:rsidRDefault="00FD20B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7CBAA87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B59CB57" w14:textId="49B348FD" w:rsidR="00AF4996" w:rsidRPr="00530B28" w:rsidRDefault="00AF4996" w:rsidP="00954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EDAC1B1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456B28" w14:textId="3F8A4EF5" w:rsidR="00AF4996" w:rsidRPr="00530B28" w:rsidRDefault="00FD20B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20B6">
              <w:rPr>
                <w:rFonts w:asciiTheme="majorBidi" w:hAnsiTheme="majorBidi" w:cstheme="majorBidi"/>
                <w:sz w:val="30"/>
                <w:szCs w:val="30"/>
              </w:rPr>
              <w:t>49,948</w:t>
            </w:r>
          </w:p>
        </w:tc>
        <w:tc>
          <w:tcPr>
            <w:tcW w:w="146" w:type="pct"/>
          </w:tcPr>
          <w:p w14:paraId="272CBECA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AA01C61" w14:textId="342B7741" w:rsidR="00AF4996" w:rsidRPr="00530B28" w:rsidRDefault="00197917" w:rsidP="00954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97917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AF4996" w:rsidRPr="00197917">
              <w:rPr>
                <w:rFonts w:asciiTheme="majorBidi" w:hAnsiTheme="majorBidi" w:cstheme="majorBidi"/>
                <w:sz w:val="30"/>
                <w:szCs w:val="30"/>
              </w:rPr>
              <w:t>142,461</w:t>
            </w:r>
          </w:p>
        </w:tc>
      </w:tr>
      <w:tr w:rsidR="00530B28" w:rsidRPr="00530B28" w14:paraId="3DEA1028" w14:textId="77777777" w:rsidTr="00DB356A">
        <w:trPr>
          <w:trHeight w:hRule="exact" w:val="371"/>
        </w:trPr>
        <w:tc>
          <w:tcPr>
            <w:tcW w:w="2267" w:type="pct"/>
          </w:tcPr>
          <w:p w14:paraId="671F0C87" w14:textId="77777777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2D3085DD" w14:textId="58F7ED8A" w:rsidR="00AF4996" w:rsidRPr="00530B28" w:rsidRDefault="00FD20B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20B6">
              <w:rPr>
                <w:rFonts w:asciiTheme="majorBidi" w:hAnsiTheme="majorBidi" w:cstheme="majorBidi"/>
                <w:sz w:val="30"/>
                <w:szCs w:val="30"/>
              </w:rPr>
              <w:t>468,28</w:t>
            </w:r>
            <w:r w:rsidR="007F087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  <w:gridSpan w:val="2"/>
          </w:tcPr>
          <w:p w14:paraId="398C3B90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D5D9B4" w14:textId="7A9152BA" w:rsidR="00AF4996" w:rsidRPr="00530B28" w:rsidRDefault="00AF4996" w:rsidP="00C12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118,000</w:t>
            </w:r>
          </w:p>
        </w:tc>
        <w:tc>
          <w:tcPr>
            <w:tcW w:w="144" w:type="pct"/>
          </w:tcPr>
          <w:p w14:paraId="4E0DB8CA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F76F485" w14:textId="042D4665" w:rsidR="00AF4996" w:rsidRPr="00530B28" w:rsidRDefault="00FD20B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20B6">
              <w:rPr>
                <w:rFonts w:asciiTheme="majorBidi" w:hAnsiTheme="majorBidi" w:cstheme="majorBidi"/>
                <w:sz w:val="30"/>
                <w:szCs w:val="30"/>
              </w:rPr>
              <w:t>468,285</w:t>
            </w:r>
          </w:p>
        </w:tc>
        <w:tc>
          <w:tcPr>
            <w:tcW w:w="146" w:type="pct"/>
          </w:tcPr>
          <w:p w14:paraId="118F9C0A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D61D9B7" w14:textId="45DA38AB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118,000</w:t>
            </w:r>
          </w:p>
        </w:tc>
      </w:tr>
      <w:tr w:rsidR="00530B28" w:rsidRPr="00530B28" w14:paraId="2FDF5EDE" w14:textId="77777777" w:rsidTr="00DB356A">
        <w:trPr>
          <w:trHeight w:hRule="exact" w:val="371"/>
        </w:trPr>
        <w:tc>
          <w:tcPr>
            <w:tcW w:w="2267" w:type="pct"/>
          </w:tcPr>
          <w:p w14:paraId="09D1DD82" w14:textId="219BC5B4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532B7BE6" w14:textId="1F8E36AE" w:rsidR="00AF4996" w:rsidRPr="00530B28" w:rsidRDefault="00FD20B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63CFED2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089715" w14:textId="38219D8A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144" w:type="pct"/>
          </w:tcPr>
          <w:p w14:paraId="3D98BD79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7A99151" w14:textId="2DD470C0" w:rsidR="00AF4996" w:rsidRPr="00530B28" w:rsidRDefault="00FD20B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F389968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962017A" w14:textId="2B79455C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</w:tr>
      <w:tr w:rsidR="00530B28" w:rsidRPr="00530B28" w14:paraId="5DE3A619" w14:textId="77777777" w:rsidTr="009537D5">
        <w:tc>
          <w:tcPr>
            <w:tcW w:w="2267" w:type="pct"/>
          </w:tcPr>
          <w:p w14:paraId="348EB945" w14:textId="47BD33C2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266611C" w14:textId="2A11AADA" w:rsidR="00AF4996" w:rsidRPr="00530B28" w:rsidRDefault="00FD20B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2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468,28</w:t>
            </w:r>
            <w:r w:rsidR="007F0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pct"/>
            <w:gridSpan w:val="2"/>
          </w:tcPr>
          <w:p w14:paraId="0CA84F3C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FF45F07" w14:textId="5D02F9C8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118,938</w:t>
            </w:r>
          </w:p>
        </w:tc>
        <w:tc>
          <w:tcPr>
            <w:tcW w:w="144" w:type="pct"/>
          </w:tcPr>
          <w:p w14:paraId="4CEE6C27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1B8017C" w14:textId="1A3395AF" w:rsidR="00AF4996" w:rsidRPr="00530B28" w:rsidRDefault="00FD20B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20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518,233</w:t>
            </w:r>
          </w:p>
        </w:tc>
        <w:tc>
          <w:tcPr>
            <w:tcW w:w="146" w:type="pct"/>
          </w:tcPr>
          <w:p w14:paraId="3B1DF2C6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6F7722C" w14:textId="0B97519B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261,399</w:t>
            </w:r>
          </w:p>
        </w:tc>
      </w:tr>
      <w:tr w:rsidR="00530B28" w:rsidRPr="00530B28" w14:paraId="128DD321" w14:textId="77777777" w:rsidTr="00103A75">
        <w:trPr>
          <w:trHeight w:val="332"/>
        </w:trPr>
        <w:tc>
          <w:tcPr>
            <w:tcW w:w="2267" w:type="pct"/>
          </w:tcPr>
          <w:p w14:paraId="6C24FF0B" w14:textId="77777777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2594201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54607B1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AA1D749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CCD805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88231D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B7ED93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E21D24F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6D03D4E0" w14:textId="77777777" w:rsidTr="001F2730">
        <w:tc>
          <w:tcPr>
            <w:tcW w:w="2267" w:type="pct"/>
          </w:tcPr>
          <w:p w14:paraId="599326F2" w14:textId="64D72FC0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7" w:type="pct"/>
          </w:tcPr>
          <w:p w14:paraId="7D49F830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9C34752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393CE42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5CA008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47415AA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7014E4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DE4B83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40CCD2F1" w14:textId="77777777" w:rsidTr="001F2730">
        <w:tc>
          <w:tcPr>
            <w:tcW w:w="2267" w:type="pct"/>
          </w:tcPr>
          <w:p w14:paraId="470A91FB" w14:textId="77777777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77" w:type="pct"/>
          </w:tcPr>
          <w:p w14:paraId="7B8F26B7" w14:textId="40C9ACB9" w:rsidR="00AF4996" w:rsidRPr="00530B28" w:rsidRDefault="00FD20B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3DCD4732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73127CD" w14:textId="338B82CE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3D0A6C3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69A3EA9" w14:textId="6CC4464B" w:rsidR="00AF4996" w:rsidRPr="00530B28" w:rsidRDefault="00FD20B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D20B6"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146" w:type="pct"/>
          </w:tcPr>
          <w:p w14:paraId="1662BF99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55D2121" w14:textId="0E5EB906" w:rsidR="00AF4996" w:rsidRPr="00C12A86" w:rsidRDefault="00AF4996" w:rsidP="00C12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2A86">
              <w:rPr>
                <w:rFonts w:asciiTheme="majorBidi" w:hAnsiTheme="majorBidi" w:cstheme="majorBidi"/>
                <w:sz w:val="30"/>
                <w:szCs w:val="30"/>
              </w:rPr>
              <w:t>18,010</w:t>
            </w:r>
          </w:p>
        </w:tc>
      </w:tr>
      <w:tr w:rsidR="00530B28" w:rsidRPr="00530B28" w14:paraId="2B24E3D8" w14:textId="77777777" w:rsidTr="001F2730">
        <w:tc>
          <w:tcPr>
            <w:tcW w:w="2267" w:type="pct"/>
          </w:tcPr>
          <w:p w14:paraId="553FA4B9" w14:textId="6A0E98C0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059F2CBF" w14:textId="143A1950" w:rsidR="00AF4996" w:rsidRPr="00530B28" w:rsidRDefault="00FD20B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6843F34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7980FC" w14:textId="6A35470A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3,390</w:t>
            </w:r>
          </w:p>
        </w:tc>
        <w:tc>
          <w:tcPr>
            <w:tcW w:w="144" w:type="pct"/>
          </w:tcPr>
          <w:p w14:paraId="02562E40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F38F38A" w14:textId="13F40A41" w:rsidR="00AF4996" w:rsidRPr="00530B28" w:rsidRDefault="00FD20B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6E3C802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B7CBB28" w14:textId="2FC40B98" w:rsidR="00AF4996" w:rsidRPr="00C12A86" w:rsidRDefault="00AF4996" w:rsidP="00C12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2A86">
              <w:rPr>
                <w:rFonts w:asciiTheme="majorBidi" w:hAnsiTheme="majorBidi" w:cstheme="majorBidi"/>
                <w:sz w:val="30"/>
                <w:szCs w:val="30"/>
              </w:rPr>
              <w:t>3,390</w:t>
            </w:r>
          </w:p>
        </w:tc>
      </w:tr>
      <w:tr w:rsidR="00530B28" w:rsidRPr="00530B28" w14:paraId="375CDFEB" w14:textId="77777777" w:rsidTr="001F2730">
        <w:tc>
          <w:tcPr>
            <w:tcW w:w="2267" w:type="pct"/>
          </w:tcPr>
          <w:p w14:paraId="3C288FA3" w14:textId="3D990240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7B1B2EE3" w14:textId="3DF1F91A" w:rsidR="00AF4996" w:rsidRPr="00530B28" w:rsidRDefault="00FD20B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" w:type="pct"/>
            <w:gridSpan w:val="2"/>
          </w:tcPr>
          <w:p w14:paraId="5CE2B007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F87D63B" w14:textId="44BF3120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" w:type="pct"/>
          </w:tcPr>
          <w:p w14:paraId="19327F89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153660A" w14:textId="0982D9DC" w:rsidR="00AF4996" w:rsidRPr="00530B28" w:rsidRDefault="00FD20B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377E5B1C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57A13F9" w14:textId="32F510FE" w:rsidR="00AF4996" w:rsidRPr="00C12A86" w:rsidRDefault="00AF4996" w:rsidP="00C12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2A86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530B28" w:rsidRPr="00530B28" w14:paraId="59728E3D" w14:textId="77777777">
        <w:tc>
          <w:tcPr>
            <w:tcW w:w="2267" w:type="pct"/>
          </w:tcPr>
          <w:p w14:paraId="4BF1E8B3" w14:textId="4D5C330E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30B2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7909B3" w14:textId="426BAC44" w:rsidR="00AF4996" w:rsidRPr="00530B28" w:rsidRDefault="00FD20B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3075D65E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3ADB2C9" w14:textId="4104FD3F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9B08C4F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5036A85" w14:textId="3036D3E4" w:rsidR="00AF4996" w:rsidRPr="00530B28" w:rsidRDefault="00FD20B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F1A5685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5075FCDD" w14:textId="69D66418" w:rsidR="00AF4996" w:rsidRPr="00C12A86" w:rsidRDefault="00AF4996" w:rsidP="00C12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8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12A86">
              <w:rPr>
                <w:rFonts w:asciiTheme="majorBidi" w:hAnsiTheme="majorBidi" w:cstheme="majorBidi"/>
                <w:sz w:val="30"/>
                <w:szCs w:val="30"/>
              </w:rPr>
              <w:t>(437)</w:t>
            </w:r>
          </w:p>
        </w:tc>
      </w:tr>
      <w:tr w:rsidR="00530B28" w:rsidRPr="00530B28" w14:paraId="7625491C" w14:textId="77777777">
        <w:tc>
          <w:tcPr>
            <w:tcW w:w="2267" w:type="pct"/>
          </w:tcPr>
          <w:p w14:paraId="1699D485" w14:textId="4AB4473F" w:rsidR="00AF4996" w:rsidRPr="00530B28" w:rsidRDefault="00AF499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67AB5C1" w14:textId="57E3E442" w:rsidR="00AF4996" w:rsidRPr="00530B28" w:rsidRDefault="00FD20B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</w:t>
            </w:r>
          </w:p>
        </w:tc>
        <w:tc>
          <w:tcPr>
            <w:tcW w:w="144" w:type="pct"/>
            <w:gridSpan w:val="2"/>
          </w:tcPr>
          <w:p w14:paraId="4C9B72DF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292B2FA" w14:textId="39CA03C2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3,400</w:t>
            </w:r>
          </w:p>
        </w:tc>
        <w:tc>
          <w:tcPr>
            <w:tcW w:w="144" w:type="pct"/>
          </w:tcPr>
          <w:p w14:paraId="50E8CBC1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DDD8808" w14:textId="0CA1A4AA" w:rsidR="00AF4996" w:rsidRPr="00530B28" w:rsidRDefault="00FD20B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 w:rsidRPr="00FD20B6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2,010</w:t>
            </w:r>
          </w:p>
        </w:tc>
        <w:tc>
          <w:tcPr>
            <w:tcW w:w="146" w:type="pct"/>
          </w:tcPr>
          <w:p w14:paraId="06B84804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6AF8244" w14:textId="78B1C4E2" w:rsidR="00AF4996" w:rsidRPr="00530B28" w:rsidRDefault="00AF4996" w:rsidP="00C12A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20,973</w:t>
            </w:r>
          </w:p>
        </w:tc>
      </w:tr>
      <w:tr w:rsidR="00530B28" w:rsidRPr="00530B28" w14:paraId="60EBFAEB" w14:textId="77777777">
        <w:tc>
          <w:tcPr>
            <w:tcW w:w="2267" w:type="pct"/>
          </w:tcPr>
          <w:p w14:paraId="311D7406" w14:textId="255C58C3" w:rsidR="00067376" w:rsidRPr="00530B28" w:rsidRDefault="00067376" w:rsidP="00AF49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1F8C945" w14:textId="62C5FB64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04E33A8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63209AD5" w14:textId="604A2143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E0BF4F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D18230C" w14:textId="16EB03CC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2056C2F" w14:textId="77777777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</w:tcPr>
          <w:p w14:paraId="35142569" w14:textId="50FD77A2" w:rsidR="00AF4996" w:rsidRPr="00530B28" w:rsidRDefault="00AF4996" w:rsidP="00AF49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</w:p>
        </w:tc>
      </w:tr>
    </w:tbl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2"/>
        <w:gridCol w:w="978"/>
        <w:gridCol w:w="234"/>
        <w:gridCol w:w="1017"/>
        <w:gridCol w:w="236"/>
        <w:gridCol w:w="1012"/>
        <w:gridCol w:w="235"/>
        <w:gridCol w:w="923"/>
        <w:gridCol w:w="235"/>
        <w:gridCol w:w="1028"/>
        <w:gridCol w:w="270"/>
        <w:gridCol w:w="1080"/>
      </w:tblGrid>
      <w:tr w:rsidR="00530B28" w:rsidRPr="00530B28" w14:paraId="5D211586" w14:textId="77777777" w:rsidTr="001450E6">
        <w:trPr>
          <w:tblHeader/>
        </w:trPr>
        <w:tc>
          <w:tcPr>
            <w:tcW w:w="2112" w:type="dxa"/>
            <w:vAlign w:val="bottom"/>
          </w:tcPr>
          <w:p w14:paraId="04CE6E2A" w14:textId="77777777" w:rsidR="004E7381" w:rsidRPr="00530B28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7E64FB79" w14:textId="77777777" w:rsidR="004E7381" w:rsidRPr="00530B28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3105655" w14:textId="77777777" w:rsidR="004E7381" w:rsidRPr="00530B28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24CCBAA5" w14:textId="77777777" w:rsidR="004E7381" w:rsidRPr="00530B28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2A86" w:rsidRPr="00530B28" w14:paraId="321B503F" w14:textId="77777777" w:rsidTr="001450E6">
        <w:trPr>
          <w:tblHeader/>
        </w:trPr>
        <w:tc>
          <w:tcPr>
            <w:tcW w:w="2112" w:type="dxa"/>
            <w:shd w:val="clear" w:color="auto" w:fill="auto"/>
            <w:vAlign w:val="bottom"/>
          </w:tcPr>
          <w:p w14:paraId="59438E65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0FBA94EE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F038F2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31C53E28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6CBC454" w14:textId="77777777" w:rsidR="00C12A86" w:rsidRPr="00665100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1B5938A" w14:textId="72378602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65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1DE9D9FF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F5CBC57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3B231FF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3634B5B1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3" w:type="dxa"/>
            <w:vAlign w:val="bottom"/>
          </w:tcPr>
          <w:p w14:paraId="1F2B07AB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0D1DFB8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E808351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33A7C5D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80A8AE" w14:textId="77777777" w:rsidR="00C12A86" w:rsidRPr="00665100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7473724" w14:textId="7DD400CF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65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C12A86" w:rsidRPr="00530B28" w14:paraId="4940395B" w14:textId="77777777">
        <w:trPr>
          <w:tblHeader/>
        </w:trPr>
        <w:tc>
          <w:tcPr>
            <w:tcW w:w="2112" w:type="dxa"/>
            <w:vAlign w:val="bottom"/>
          </w:tcPr>
          <w:p w14:paraId="5CE25781" w14:textId="55412E92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530B28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8" w:type="dxa"/>
          </w:tcPr>
          <w:p w14:paraId="7243C8CD" w14:textId="7BD496D0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4" w:type="dxa"/>
          </w:tcPr>
          <w:p w14:paraId="2D7B519E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EF6D8A9" w14:textId="1FC6AFF3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0EE2C96D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D562228" w14:textId="4EA2B286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5" w:type="dxa"/>
            <w:vAlign w:val="bottom"/>
          </w:tcPr>
          <w:p w14:paraId="5C691DEA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47AD7B7D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5675050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4780E81A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754FB85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42017F" w14:textId="1934D85E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C12A86" w:rsidRPr="00530B28" w14:paraId="3D6E94E9" w14:textId="77777777" w:rsidTr="00A53490">
        <w:trPr>
          <w:tblHeader/>
        </w:trPr>
        <w:tc>
          <w:tcPr>
            <w:tcW w:w="2112" w:type="dxa"/>
            <w:vAlign w:val="bottom"/>
          </w:tcPr>
          <w:p w14:paraId="7069DBBF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5374B8DC" w14:textId="519F1FC9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30B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FE4A078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690344AD" w14:textId="29B204AD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</w:rPr>
            </w:pPr>
            <w:r w:rsidRPr="00530B2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2A86" w:rsidRPr="00530B28" w14:paraId="01B232AA" w14:textId="77777777" w:rsidTr="00712A0C">
        <w:trPr>
          <w:tblHeader/>
        </w:trPr>
        <w:tc>
          <w:tcPr>
            <w:tcW w:w="2112" w:type="dxa"/>
            <w:vAlign w:val="bottom"/>
          </w:tcPr>
          <w:p w14:paraId="3FE53831" w14:textId="69FED4DE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i/>
                <w:iCs/>
                <w:sz w:val="30"/>
                <w:szCs w:val="30"/>
                <w:cs/>
                <w:lang w:eastAsia="ja-JP"/>
              </w:rPr>
            </w:pPr>
            <w:bookmarkStart w:id="0" w:name="_Hlk71229821"/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  <w:vAlign w:val="bottom"/>
          </w:tcPr>
          <w:p w14:paraId="57A98B5D" w14:textId="0B882C98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1E544747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23F3620" w14:textId="5CB8AF90" w:rsidR="00C12A86" w:rsidRPr="00530B28" w:rsidRDefault="00FD20B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E0C4077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7120313" w14:textId="3D985313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1,980</w:t>
            </w:r>
          </w:p>
        </w:tc>
        <w:tc>
          <w:tcPr>
            <w:tcW w:w="235" w:type="dxa"/>
            <w:vAlign w:val="bottom"/>
          </w:tcPr>
          <w:p w14:paraId="390CD4D5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3C4DBC8E" w14:textId="5C7983FF" w:rsidR="00C12A86" w:rsidRPr="00530B28" w:rsidRDefault="00FD20B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D20B6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35" w:type="dxa"/>
            <w:vAlign w:val="bottom"/>
          </w:tcPr>
          <w:p w14:paraId="0D4770E0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8C1FA53" w14:textId="5E72052F" w:rsidR="00C12A86" w:rsidRPr="00530B28" w:rsidRDefault="00FD20B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0B6">
              <w:rPr>
                <w:rFonts w:asciiTheme="majorBidi" w:hAnsiTheme="majorBidi" w:cstheme="majorBidi"/>
                <w:sz w:val="30"/>
                <w:szCs w:val="30"/>
              </w:rPr>
              <w:t>(158)</w:t>
            </w:r>
          </w:p>
        </w:tc>
        <w:tc>
          <w:tcPr>
            <w:tcW w:w="270" w:type="dxa"/>
            <w:vAlign w:val="bottom"/>
          </w:tcPr>
          <w:p w14:paraId="14ACF76E" w14:textId="77777777" w:rsidR="00C12A86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9CF00E" w14:textId="23304399" w:rsidR="00C12A86" w:rsidRPr="00530B28" w:rsidRDefault="00FD20B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D20B6">
              <w:rPr>
                <w:rFonts w:asciiTheme="majorBidi" w:hAnsiTheme="majorBidi" w:cstheme="majorBidi"/>
                <w:sz w:val="30"/>
                <w:szCs w:val="30"/>
              </w:rPr>
              <w:t>2,062</w:t>
            </w:r>
          </w:p>
        </w:tc>
      </w:tr>
      <w:bookmarkEnd w:id="0"/>
    </w:tbl>
    <w:p w14:paraId="0B856BFF" w14:textId="77777777" w:rsidR="004E7381" w:rsidRPr="00530B28" w:rsidRDefault="004E7381" w:rsidP="00B4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2"/>
        <w:gridCol w:w="978"/>
        <w:gridCol w:w="234"/>
        <w:gridCol w:w="1017"/>
        <w:gridCol w:w="236"/>
        <w:gridCol w:w="1012"/>
        <w:gridCol w:w="235"/>
        <w:gridCol w:w="920"/>
        <w:gridCol w:w="238"/>
        <w:gridCol w:w="1028"/>
        <w:gridCol w:w="270"/>
        <w:gridCol w:w="1080"/>
      </w:tblGrid>
      <w:tr w:rsidR="00530B28" w:rsidRPr="00530B28" w14:paraId="3F2FC45B" w14:textId="77777777" w:rsidTr="001450E6">
        <w:trPr>
          <w:tblHeader/>
        </w:trPr>
        <w:tc>
          <w:tcPr>
            <w:tcW w:w="2112" w:type="dxa"/>
            <w:vAlign w:val="bottom"/>
          </w:tcPr>
          <w:p w14:paraId="75DB5204" w14:textId="77777777" w:rsidR="00CA55A0" w:rsidRPr="00530B28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79E65EC8" w14:textId="77777777" w:rsidR="00CA55A0" w:rsidRPr="00530B28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5CF1E43" w14:textId="77777777" w:rsidR="00CA55A0" w:rsidRPr="00530B28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45C8B0B4" w14:textId="57AAF7D6" w:rsidR="00CA55A0" w:rsidRPr="00530B28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30B28" w:rsidRPr="00530B28" w14:paraId="29B8FF96" w14:textId="77777777" w:rsidTr="001450E6">
        <w:trPr>
          <w:tblHeader/>
        </w:trPr>
        <w:tc>
          <w:tcPr>
            <w:tcW w:w="2112" w:type="dxa"/>
            <w:shd w:val="clear" w:color="auto" w:fill="auto"/>
            <w:vAlign w:val="bottom"/>
          </w:tcPr>
          <w:p w14:paraId="268C9E2B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0B939308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BBD6CB" w14:textId="377C5181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5E2C0D79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735843C5" w14:textId="77777777" w:rsidR="00C12A86" w:rsidRPr="00665100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C41B537" w14:textId="1C2CD940" w:rsidR="00CA57FC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65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bottom"/>
          </w:tcPr>
          <w:p w14:paraId="3FD1D84C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144DE83D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6BEE86" w14:textId="0BD3318C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CAA566E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2DC2AC4E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2058E702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DA2F3D3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F708CB1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18E3B0" w14:textId="77777777" w:rsidR="00C12A86" w:rsidRPr="00665100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407AF0" w14:textId="06E3BA12" w:rsidR="00CA57FC" w:rsidRPr="00530B28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65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</w:tr>
      <w:tr w:rsidR="00530B28" w:rsidRPr="00530B28" w14:paraId="7AE0AD5E" w14:textId="77777777">
        <w:trPr>
          <w:tblHeader/>
        </w:trPr>
        <w:tc>
          <w:tcPr>
            <w:tcW w:w="2112" w:type="dxa"/>
            <w:vAlign w:val="bottom"/>
          </w:tcPr>
          <w:p w14:paraId="3931F263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530B28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8" w:type="dxa"/>
          </w:tcPr>
          <w:p w14:paraId="4C2C9216" w14:textId="7B3F39BC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4" w:type="dxa"/>
          </w:tcPr>
          <w:p w14:paraId="64ED32D4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7AC3CAE0" w14:textId="104706CD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444AE7BD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8A91AF3" w14:textId="3A4D96B9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5" w:type="dxa"/>
            <w:vAlign w:val="bottom"/>
          </w:tcPr>
          <w:p w14:paraId="5A7B9539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52188758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vAlign w:val="bottom"/>
          </w:tcPr>
          <w:p w14:paraId="120D1A6E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BBBB12D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A88BC34" w14:textId="77777777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A8DADA" w14:textId="740C8D45" w:rsidR="00CA57FC" w:rsidRPr="00530B28" w:rsidRDefault="00CA57FC" w:rsidP="00CA5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30B28" w:rsidRPr="00530B28" w14:paraId="094E4C75" w14:textId="77777777" w:rsidTr="00A53490">
        <w:trPr>
          <w:tblHeader/>
        </w:trPr>
        <w:tc>
          <w:tcPr>
            <w:tcW w:w="2112" w:type="dxa"/>
            <w:vAlign w:val="bottom"/>
          </w:tcPr>
          <w:p w14:paraId="7BE869C2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1237F132" w14:textId="6E80B2A9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30B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72CC96F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0E41B1CA" w14:textId="4A779182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530B28" w14:paraId="300CF432" w14:textId="77777777" w:rsidTr="001450E6">
        <w:trPr>
          <w:tblHeader/>
        </w:trPr>
        <w:tc>
          <w:tcPr>
            <w:tcW w:w="2112" w:type="dxa"/>
            <w:vAlign w:val="bottom"/>
          </w:tcPr>
          <w:p w14:paraId="1867D6A1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i/>
                <w:iCs/>
                <w:sz w:val="30"/>
                <w:szCs w:val="30"/>
                <w:cs/>
                <w:lang w:eastAsia="ja-JP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  <w:vAlign w:val="bottom"/>
          </w:tcPr>
          <w:p w14:paraId="62A18C1E" w14:textId="1D6E3341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6A894C7D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0483F56" w14:textId="3433FD42" w:rsidR="00A4422F" w:rsidRPr="00530B28" w:rsidRDefault="00FD20B6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B29D9B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5553B93" w14:textId="223E7EB3" w:rsidR="00A4422F" w:rsidRPr="00530B28" w:rsidRDefault="00DC2D43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1,85</w:t>
            </w:r>
            <w:r w:rsidR="00A942F0" w:rsidRPr="00530B2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5" w:type="dxa"/>
            <w:vAlign w:val="bottom"/>
          </w:tcPr>
          <w:p w14:paraId="31DB17F9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3D336D52" w14:textId="6771E418" w:rsidR="00A4422F" w:rsidRPr="00530B28" w:rsidRDefault="00FD20B6" w:rsidP="0003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0B6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8" w:type="dxa"/>
            <w:vAlign w:val="bottom"/>
          </w:tcPr>
          <w:p w14:paraId="78F5AFAA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460F48A" w14:textId="7520B0B0" w:rsidR="00A4422F" w:rsidRPr="00530B28" w:rsidRDefault="00FD20B6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0B6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270" w:type="dxa"/>
            <w:vAlign w:val="bottom"/>
          </w:tcPr>
          <w:p w14:paraId="1691F547" w14:textId="77777777" w:rsidR="00A4422F" w:rsidRPr="00530B28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7B5F89" w14:textId="64D41661" w:rsidR="00A4422F" w:rsidRPr="00530B28" w:rsidRDefault="00FD20B6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0B6">
              <w:rPr>
                <w:rFonts w:asciiTheme="majorBidi" w:hAnsiTheme="majorBidi" w:cstheme="majorBidi"/>
                <w:sz w:val="30"/>
                <w:szCs w:val="30"/>
              </w:rPr>
              <w:t>1,859</w:t>
            </w:r>
          </w:p>
        </w:tc>
      </w:tr>
    </w:tbl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30B28" w:rsidRPr="00530B28" w14:paraId="28A567C9" w14:textId="77777777" w:rsidTr="000830CE">
        <w:trPr>
          <w:tblHeader/>
        </w:trPr>
        <w:tc>
          <w:tcPr>
            <w:tcW w:w="2267" w:type="pct"/>
            <w:shd w:val="clear" w:color="auto" w:fill="auto"/>
          </w:tcPr>
          <w:p w14:paraId="4F61CCDF" w14:textId="071F1062" w:rsidR="00920082" w:rsidRPr="00530B28" w:rsidRDefault="008D0EDF" w:rsidP="00393C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298" w:type="pct"/>
            <w:gridSpan w:val="4"/>
            <w:shd w:val="clear" w:color="auto" w:fill="auto"/>
          </w:tcPr>
          <w:p w14:paraId="75FD69B0" w14:textId="77777777" w:rsidR="00920082" w:rsidRPr="00530B2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15CC8D9C" w14:textId="77777777" w:rsidR="00920082" w:rsidRPr="00530B2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63615922" w14:textId="77777777" w:rsidR="00920082" w:rsidRPr="00530B28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0B28" w:rsidRPr="00530B28" w14:paraId="746EA267" w14:textId="77777777" w:rsidTr="000830CE">
        <w:trPr>
          <w:tblHeader/>
        </w:trPr>
        <w:tc>
          <w:tcPr>
            <w:tcW w:w="2267" w:type="pct"/>
            <w:shd w:val="clear" w:color="auto" w:fill="auto"/>
          </w:tcPr>
          <w:p w14:paraId="6C8B5C37" w14:textId="77777777" w:rsidR="00DC2D43" w:rsidRPr="00530B28" w:rsidRDefault="00DC2D43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95D8DC9" w14:textId="3EDF78B6" w:rsidR="00DC2D43" w:rsidRPr="00530B28" w:rsidRDefault="00C12A86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65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shd w:val="clear" w:color="auto" w:fill="auto"/>
          </w:tcPr>
          <w:p w14:paraId="55152FC2" w14:textId="77777777" w:rsidR="00DC2D43" w:rsidRPr="00530B28" w:rsidRDefault="00DC2D43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8D61A37" w14:textId="35714FF2" w:rsidR="00DC2D43" w:rsidRPr="00530B28" w:rsidRDefault="00DC2D43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38B889AC" w14:textId="77777777" w:rsidR="00DC2D43" w:rsidRPr="00530B28" w:rsidRDefault="00DC2D43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A864F39" w14:textId="2527519C" w:rsidR="00DC2D43" w:rsidRPr="00530B28" w:rsidRDefault="00C12A86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65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2D99F8FA" w14:textId="77777777" w:rsidR="00DC2D43" w:rsidRPr="00530B28" w:rsidRDefault="00DC2D43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6F15C4D" w14:textId="25C8E0E7" w:rsidR="00DC2D43" w:rsidRPr="00530B28" w:rsidRDefault="00DC2D43" w:rsidP="00DC2D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30B28" w:rsidRPr="00530B28" w14:paraId="0B4504E2" w14:textId="77777777" w:rsidTr="000830CE">
        <w:trPr>
          <w:tblHeader/>
        </w:trPr>
        <w:tc>
          <w:tcPr>
            <w:tcW w:w="2267" w:type="pct"/>
            <w:shd w:val="clear" w:color="auto" w:fill="auto"/>
          </w:tcPr>
          <w:p w14:paraId="53593E9B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1C39D72" w14:textId="3CE27524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2D43" w:rsidRPr="00530B2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687BEFC9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5AAD5E5" w14:textId="33EDE03E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2D43" w:rsidRPr="00530B2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  <w:shd w:val="clear" w:color="auto" w:fill="auto"/>
          </w:tcPr>
          <w:p w14:paraId="35DCB744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F6F75F4" w14:textId="2EA65F3A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C2D43" w:rsidRPr="00530B2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220D1212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6A7AFCE6" w14:textId="43F3AC38" w:rsidR="00DD6EBA" w:rsidRPr="00530B28" w:rsidRDefault="00DC2D43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30B28" w:rsidRPr="00530B28" w14:paraId="5BD4916E" w14:textId="77777777" w:rsidTr="000830CE">
        <w:trPr>
          <w:tblHeader/>
        </w:trPr>
        <w:tc>
          <w:tcPr>
            <w:tcW w:w="2267" w:type="pct"/>
          </w:tcPr>
          <w:p w14:paraId="71D91935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30A8EE8E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530B28" w14:paraId="7342E286" w14:textId="77777777" w:rsidTr="000830CE">
        <w:trPr>
          <w:tblHeader/>
        </w:trPr>
        <w:tc>
          <w:tcPr>
            <w:tcW w:w="2267" w:type="pct"/>
          </w:tcPr>
          <w:p w14:paraId="23D494FA" w14:textId="0C4353CF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2733" w:type="pct"/>
            <w:gridSpan w:val="8"/>
          </w:tcPr>
          <w:p w14:paraId="2D64133D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30B28" w:rsidRPr="00530B28" w14:paraId="2A1F9267" w14:textId="77777777" w:rsidTr="00393C06">
        <w:tc>
          <w:tcPr>
            <w:tcW w:w="2267" w:type="pct"/>
          </w:tcPr>
          <w:p w14:paraId="6929A6D3" w14:textId="0DF2EAD8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                                                                    </w:t>
            </w:r>
          </w:p>
        </w:tc>
        <w:tc>
          <w:tcPr>
            <w:tcW w:w="577" w:type="pct"/>
          </w:tcPr>
          <w:p w14:paraId="7DF1E4AF" w14:textId="323AD71B" w:rsidR="008E7286" w:rsidRPr="00530B28" w:rsidRDefault="00FD20B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3DF0D54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F0F1DD0" w14:textId="5C9690E2" w:rsidR="008E7286" w:rsidRPr="00530B28" w:rsidRDefault="008E7286" w:rsidP="00954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6,542</w:t>
            </w:r>
          </w:p>
        </w:tc>
        <w:tc>
          <w:tcPr>
            <w:tcW w:w="144" w:type="pct"/>
          </w:tcPr>
          <w:p w14:paraId="61F7ADA5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5CD8128" w14:textId="376B80D9" w:rsidR="008E7286" w:rsidRPr="00530B28" w:rsidRDefault="00FD20B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7E0E326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9772051" w14:textId="4D42A83F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6,542</w:t>
            </w:r>
          </w:p>
        </w:tc>
      </w:tr>
      <w:tr w:rsidR="00530B28" w:rsidRPr="00530B28" w14:paraId="1907F41C" w14:textId="77777777" w:rsidTr="00393C06">
        <w:tc>
          <w:tcPr>
            <w:tcW w:w="2267" w:type="pct"/>
          </w:tcPr>
          <w:p w14:paraId="741F7363" w14:textId="77777777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759A8064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33C7E07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2BBBC92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3DE156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BFA9835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7ADEC50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64FA8B4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70125724" w14:textId="77777777" w:rsidTr="00393C06">
        <w:tc>
          <w:tcPr>
            <w:tcW w:w="2267" w:type="pct"/>
          </w:tcPr>
          <w:p w14:paraId="7425D4D6" w14:textId="053090E7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77" w:type="pct"/>
          </w:tcPr>
          <w:p w14:paraId="6A62FE91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2CCDF02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89443DE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FC641B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F992C16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3D1E63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DC38001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28F04F60" w14:textId="77777777" w:rsidTr="00393C06">
        <w:tc>
          <w:tcPr>
            <w:tcW w:w="2267" w:type="pct"/>
          </w:tcPr>
          <w:p w14:paraId="56C1F0DA" w14:textId="1FBE4ADD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941ADFD" w14:textId="041726C1" w:rsidR="008E7286" w:rsidRPr="00530B28" w:rsidRDefault="00FD20B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7BCB81A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DEF7438" w14:textId="3423C55C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4A59B8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D60A55D" w14:textId="63606532" w:rsidR="008E7286" w:rsidRPr="00530B28" w:rsidRDefault="00FD20B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D20B6">
              <w:rPr>
                <w:rFonts w:asciiTheme="majorBidi" w:hAnsiTheme="majorBidi" w:cstheme="majorBidi"/>
                <w:sz w:val="30"/>
                <w:szCs w:val="30"/>
              </w:rPr>
              <w:t>7,216</w:t>
            </w:r>
          </w:p>
        </w:tc>
        <w:tc>
          <w:tcPr>
            <w:tcW w:w="146" w:type="pct"/>
          </w:tcPr>
          <w:p w14:paraId="4FB49921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E63779B" w14:textId="562D1BB3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</w:tr>
      <w:tr w:rsidR="00530B28" w:rsidRPr="00530B28" w14:paraId="54173932" w14:textId="77777777" w:rsidTr="00393C06">
        <w:tc>
          <w:tcPr>
            <w:tcW w:w="2267" w:type="pct"/>
          </w:tcPr>
          <w:p w14:paraId="46F90CC6" w14:textId="77777777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B6BCF8F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20693AA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15BBE1E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996B2E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3B174DC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DD221E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372BF07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B28" w:rsidRPr="00530B28" w14:paraId="2BB4F026" w14:textId="77777777" w:rsidTr="00393C06">
        <w:tc>
          <w:tcPr>
            <w:tcW w:w="2267" w:type="pct"/>
          </w:tcPr>
          <w:p w14:paraId="53029E96" w14:textId="767B9547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8A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7" w:type="pct"/>
          </w:tcPr>
          <w:p w14:paraId="268AB995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2FE61D8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3FC77B4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89253B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3663768" w14:textId="33D2E424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6844A1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21DC900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18612BD2" w14:textId="77777777" w:rsidTr="00393C06">
        <w:tc>
          <w:tcPr>
            <w:tcW w:w="2267" w:type="pct"/>
          </w:tcPr>
          <w:p w14:paraId="5BBB1158" w14:textId="09ACBD04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329533BD" w14:textId="2B6A2117" w:rsidR="008E7286" w:rsidRPr="00530B28" w:rsidRDefault="003478DB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0EE9A2D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C9D72E1" w14:textId="1B3DFD1B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4D2D54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D0D8A5" w14:textId="36A3DDCA" w:rsidR="008E7286" w:rsidRPr="00530B28" w:rsidRDefault="003478DB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146" w:type="pct"/>
          </w:tcPr>
          <w:p w14:paraId="7D13DF58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E6C3604" w14:textId="246CA02F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559</w:t>
            </w:r>
          </w:p>
        </w:tc>
      </w:tr>
      <w:tr w:rsidR="00530B28" w:rsidRPr="00530B28" w14:paraId="1550E50A" w14:textId="77777777" w:rsidTr="00393C06">
        <w:tc>
          <w:tcPr>
            <w:tcW w:w="2267" w:type="pct"/>
          </w:tcPr>
          <w:p w14:paraId="3FCB716C" w14:textId="6BBA9090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ACB0570" w14:textId="48136365" w:rsidR="008E7286" w:rsidRPr="00530B28" w:rsidRDefault="003478DB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151,098</w:t>
            </w:r>
          </w:p>
        </w:tc>
        <w:tc>
          <w:tcPr>
            <w:tcW w:w="144" w:type="pct"/>
            <w:gridSpan w:val="2"/>
          </w:tcPr>
          <w:p w14:paraId="599C8549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B21510" w14:textId="1287A635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405,965</w:t>
            </w:r>
          </w:p>
        </w:tc>
        <w:tc>
          <w:tcPr>
            <w:tcW w:w="144" w:type="pct"/>
          </w:tcPr>
          <w:p w14:paraId="1EDEF4F6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A68354A" w14:textId="594C6DC6" w:rsidR="008E7286" w:rsidRPr="00530B28" w:rsidRDefault="003478DB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151,098</w:t>
            </w:r>
          </w:p>
        </w:tc>
        <w:tc>
          <w:tcPr>
            <w:tcW w:w="146" w:type="pct"/>
          </w:tcPr>
          <w:p w14:paraId="3AD1535E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B77FDD1" w14:textId="0BD74E4B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405,965</w:t>
            </w:r>
          </w:p>
        </w:tc>
      </w:tr>
      <w:tr w:rsidR="00530B28" w:rsidRPr="00530B28" w14:paraId="2A050AAD" w14:textId="77777777" w:rsidTr="00393C06">
        <w:tc>
          <w:tcPr>
            <w:tcW w:w="2267" w:type="pct"/>
          </w:tcPr>
          <w:p w14:paraId="6BBCD53F" w14:textId="5F725160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464DC14E" w14:textId="2183E5A0" w:rsidR="008E7286" w:rsidRPr="00530B28" w:rsidRDefault="003478DB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  <w:tc>
          <w:tcPr>
            <w:tcW w:w="144" w:type="pct"/>
            <w:gridSpan w:val="2"/>
          </w:tcPr>
          <w:p w14:paraId="2FFDAB13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198B44C" w14:textId="78FFF7F9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" w:type="pct"/>
          </w:tcPr>
          <w:p w14:paraId="4A498A85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253F207" w14:textId="2ACC5DD0" w:rsidR="008E7286" w:rsidRPr="00530B28" w:rsidRDefault="003478DB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1,104</w:t>
            </w:r>
          </w:p>
        </w:tc>
        <w:tc>
          <w:tcPr>
            <w:tcW w:w="146" w:type="pct"/>
          </w:tcPr>
          <w:p w14:paraId="6978A49F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4505CCD" w14:textId="5DE34D9D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530B28" w:rsidRPr="00530B28" w14:paraId="7A58893A" w14:textId="77777777">
        <w:tc>
          <w:tcPr>
            <w:tcW w:w="2267" w:type="pct"/>
          </w:tcPr>
          <w:p w14:paraId="17F5374D" w14:textId="7BE97853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5573467" w14:textId="59BC2E65" w:rsidR="008E7286" w:rsidRPr="00530B28" w:rsidRDefault="003478DB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152,202</w:t>
            </w:r>
          </w:p>
        </w:tc>
        <w:tc>
          <w:tcPr>
            <w:tcW w:w="144" w:type="pct"/>
            <w:gridSpan w:val="2"/>
          </w:tcPr>
          <w:p w14:paraId="6D822C6E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5EF7012" w14:textId="34C4250C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405,975</w:t>
            </w:r>
          </w:p>
        </w:tc>
        <w:tc>
          <w:tcPr>
            <w:tcW w:w="144" w:type="pct"/>
          </w:tcPr>
          <w:p w14:paraId="3DAB42F9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E351B87" w14:textId="4062F649" w:rsidR="008E7286" w:rsidRPr="00530B28" w:rsidRDefault="003478DB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152,993</w:t>
            </w:r>
          </w:p>
        </w:tc>
        <w:tc>
          <w:tcPr>
            <w:tcW w:w="146" w:type="pct"/>
          </w:tcPr>
          <w:p w14:paraId="066DF86B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3DFC36A" w14:textId="5AD2B711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406,534</w:t>
            </w:r>
          </w:p>
        </w:tc>
      </w:tr>
      <w:tr w:rsidR="00530B28" w:rsidRPr="00530B28" w14:paraId="5C9637B0" w14:textId="77777777">
        <w:tc>
          <w:tcPr>
            <w:tcW w:w="2267" w:type="pct"/>
          </w:tcPr>
          <w:p w14:paraId="0D94F7E1" w14:textId="1BA52726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6F62B50" w14:textId="29DBA25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CE854DC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80C49A0" w14:textId="69EFACA9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A714076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45C2D7B1" w14:textId="2ABFAD0E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ED97F8F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58FF7E1E" w14:textId="165ECDE0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0B28" w:rsidRPr="00530B28" w14:paraId="7E4A886E" w14:textId="77777777" w:rsidTr="00393C06">
        <w:tc>
          <w:tcPr>
            <w:tcW w:w="2267" w:type="pct"/>
          </w:tcPr>
          <w:p w14:paraId="5FF6EDF5" w14:textId="4E0CD168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42F1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7" w:type="pct"/>
          </w:tcPr>
          <w:p w14:paraId="1F13B05D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161A9E3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ABF5BF5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378E77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0611126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6DB8ED5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0036BC7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4AFC9464" w14:textId="77777777" w:rsidTr="00393C06">
        <w:tc>
          <w:tcPr>
            <w:tcW w:w="2267" w:type="pct"/>
          </w:tcPr>
          <w:p w14:paraId="169DE04C" w14:textId="5B6F8480" w:rsidR="000706A9" w:rsidRPr="00530B28" w:rsidRDefault="000706A9" w:rsidP="0007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41B29222" w14:textId="6CF73E75" w:rsidR="000706A9" w:rsidRPr="00530B28" w:rsidRDefault="00142F12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2F12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7A9D09F9" w14:textId="77777777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949DAC" w14:textId="6C92A71C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71D860" w14:textId="77777777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786D5AE" w14:textId="518531D2" w:rsidR="000706A9" w:rsidRPr="00530B28" w:rsidRDefault="00142F12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2F12">
              <w:rPr>
                <w:rFonts w:asciiTheme="majorBidi" w:hAnsiTheme="majorBidi" w:cs="Angsana New"/>
                <w:sz w:val="30"/>
                <w:szCs w:val="30"/>
                <w:cs/>
              </w:rPr>
              <w:t>12</w:t>
            </w:r>
          </w:p>
        </w:tc>
        <w:tc>
          <w:tcPr>
            <w:tcW w:w="146" w:type="pct"/>
          </w:tcPr>
          <w:p w14:paraId="3AC06940" w14:textId="77777777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2928B74" w14:textId="3FB384F1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530B28" w:rsidRPr="00530B28" w14:paraId="7DAF1818" w14:textId="77777777" w:rsidTr="00393C06">
        <w:tc>
          <w:tcPr>
            <w:tcW w:w="2267" w:type="pct"/>
          </w:tcPr>
          <w:p w14:paraId="128890E3" w14:textId="2E879678" w:rsidR="000706A9" w:rsidRPr="00530B28" w:rsidRDefault="000706A9" w:rsidP="0007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1C2B070B" w14:textId="5C6E2177" w:rsidR="000706A9" w:rsidRPr="00530B28" w:rsidRDefault="00142F12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2F12">
              <w:rPr>
                <w:rFonts w:asciiTheme="majorBidi" w:hAnsiTheme="majorBidi" w:cs="Angsana New"/>
                <w:sz w:val="30"/>
                <w:szCs w:val="30"/>
                <w:cs/>
              </w:rPr>
              <w:t>42</w:t>
            </w:r>
          </w:p>
        </w:tc>
        <w:tc>
          <w:tcPr>
            <w:tcW w:w="144" w:type="pct"/>
            <w:gridSpan w:val="2"/>
          </w:tcPr>
          <w:p w14:paraId="39B9FBC6" w14:textId="77777777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EFCBF69" w14:textId="24600F01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14:paraId="3147E8E0" w14:textId="77777777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EBDA906" w14:textId="6E94EDCE" w:rsidR="000706A9" w:rsidRPr="00530B28" w:rsidRDefault="00142F12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2F12">
              <w:rPr>
                <w:rFonts w:asciiTheme="majorBidi" w:hAnsiTheme="majorBidi" w:cs="Angsana New"/>
                <w:sz w:val="30"/>
                <w:szCs w:val="30"/>
                <w:cs/>
              </w:rPr>
              <w:t>42</w:t>
            </w:r>
          </w:p>
        </w:tc>
        <w:tc>
          <w:tcPr>
            <w:tcW w:w="146" w:type="pct"/>
          </w:tcPr>
          <w:p w14:paraId="3D0A283E" w14:textId="77777777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9B69CED" w14:textId="4A7632E0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530B28" w:rsidRPr="00530B28" w14:paraId="72E41365" w14:textId="77777777">
        <w:tc>
          <w:tcPr>
            <w:tcW w:w="2267" w:type="pct"/>
          </w:tcPr>
          <w:p w14:paraId="4E7476A3" w14:textId="55789AE2" w:rsidR="000706A9" w:rsidRPr="00530B28" w:rsidRDefault="000706A9" w:rsidP="000706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4F81B76" w14:textId="7C71BDE0" w:rsidR="000706A9" w:rsidRPr="00530B28" w:rsidRDefault="00142F12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F1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42</w:t>
            </w:r>
          </w:p>
        </w:tc>
        <w:tc>
          <w:tcPr>
            <w:tcW w:w="144" w:type="pct"/>
            <w:gridSpan w:val="2"/>
          </w:tcPr>
          <w:p w14:paraId="1D426C50" w14:textId="77777777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84208DD" w14:textId="04ABED57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14:paraId="385ACAEC" w14:textId="77777777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E2781E6" w14:textId="2231A0EE" w:rsidR="000706A9" w:rsidRPr="00530B28" w:rsidRDefault="00142F12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2F12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54</w:t>
            </w:r>
          </w:p>
        </w:tc>
        <w:tc>
          <w:tcPr>
            <w:tcW w:w="146" w:type="pct"/>
          </w:tcPr>
          <w:p w14:paraId="1CAF16F2" w14:textId="77777777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40FF2D9" w14:textId="67404881" w:rsidR="000706A9" w:rsidRPr="00530B28" w:rsidRDefault="000706A9" w:rsidP="000706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</w:tr>
      <w:tr w:rsidR="00530B28" w:rsidRPr="00530B28" w14:paraId="75295546" w14:textId="77777777">
        <w:tc>
          <w:tcPr>
            <w:tcW w:w="2267" w:type="pct"/>
          </w:tcPr>
          <w:p w14:paraId="523DF24E" w14:textId="2624F324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D858E54" w14:textId="72906745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77B1E6E2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EF3590B" w14:textId="28D6AEF0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8ABFF65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9719E08" w14:textId="4F02042E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6C878A9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3C9F0D9" w14:textId="1B672E22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30B28" w:rsidRPr="00530B28" w14:paraId="03AD21CD" w14:textId="77777777" w:rsidTr="00C07C7D">
        <w:tc>
          <w:tcPr>
            <w:tcW w:w="2267" w:type="pct"/>
          </w:tcPr>
          <w:p w14:paraId="6A33DA42" w14:textId="60618486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7" w:type="pct"/>
          </w:tcPr>
          <w:p w14:paraId="62491880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93DD060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6FBF9A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1650C9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02600B1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CF55FB2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C64D787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770BEE77" w14:textId="77777777" w:rsidTr="00C07C7D">
        <w:tc>
          <w:tcPr>
            <w:tcW w:w="2267" w:type="pct"/>
          </w:tcPr>
          <w:p w14:paraId="1FAED724" w14:textId="024FE465" w:rsidR="008E7286" w:rsidRPr="00530B28" w:rsidRDefault="008E7286" w:rsidP="008E7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11804EAE" w14:textId="2CB28105" w:rsidR="008E7286" w:rsidRPr="00530B28" w:rsidRDefault="00BC508B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2573172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61099C9" w14:textId="7E49E20F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</w:p>
        </w:tc>
        <w:tc>
          <w:tcPr>
            <w:tcW w:w="144" w:type="pct"/>
          </w:tcPr>
          <w:p w14:paraId="25E896C7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ED2A34" w14:textId="42BC5D84" w:rsidR="008E7286" w:rsidRPr="00530B28" w:rsidRDefault="009B1780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7,535</w:t>
            </w:r>
          </w:p>
        </w:tc>
        <w:tc>
          <w:tcPr>
            <w:tcW w:w="146" w:type="pct"/>
          </w:tcPr>
          <w:p w14:paraId="33790BE5" w14:textId="77777777" w:rsidR="008E7286" w:rsidRPr="00530B28" w:rsidRDefault="008E7286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5CA2576" w14:textId="51C8D5A7" w:rsidR="008E7286" w:rsidRPr="00530B28" w:rsidRDefault="000706A9" w:rsidP="008E72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1,242</w:t>
            </w:r>
          </w:p>
        </w:tc>
      </w:tr>
    </w:tbl>
    <w:p w14:paraId="11C58FD7" w14:textId="77777777" w:rsidR="009E7E8A" w:rsidRPr="00530B28" w:rsidRDefault="009E7E8A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4B7DD5EF" w14:textId="77777777" w:rsidR="00C304D4" w:rsidRPr="00530B28" w:rsidRDefault="00C304D4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4BAA4F9A" w14:textId="77777777" w:rsidR="00C304D4" w:rsidRPr="00530B28" w:rsidRDefault="00C304D4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414BDCF" w14:textId="77777777" w:rsidR="00C304D4" w:rsidRPr="00530B28" w:rsidRDefault="00C304D4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AA2521" w14:textId="77777777" w:rsidR="00C304D4" w:rsidRPr="00530B28" w:rsidRDefault="00C304D4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00936E" w14:textId="77777777" w:rsidR="00C304D4" w:rsidRPr="00530B28" w:rsidRDefault="00C304D4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E7803AB" w14:textId="7F849AF2" w:rsidR="00C304D4" w:rsidRPr="00530B28" w:rsidRDefault="00C304D4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D392423" w14:textId="77777777" w:rsidR="0020515A" w:rsidRPr="00530B28" w:rsidRDefault="0020515A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B324AD2" w14:textId="2E24A26D" w:rsidR="000414C9" w:rsidRPr="00530B28" w:rsidRDefault="000414C9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0B28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ภาระผูกพันกับบุคคลหรือกิจการที่เกี่ยวข้องกัน</w:t>
      </w:r>
    </w:p>
    <w:p w14:paraId="2A629C60" w14:textId="07519B5D" w:rsidR="007E4408" w:rsidRPr="00530B28" w:rsidRDefault="007E4408" w:rsidP="00F42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3600"/>
      </w:tblGrid>
      <w:tr w:rsidR="00EE60A1" w:rsidRPr="00530B28" w14:paraId="369D90F8" w14:textId="77777777" w:rsidTr="0060762A">
        <w:tc>
          <w:tcPr>
            <w:tcW w:w="3095" w:type="pct"/>
            <w:vAlign w:val="bottom"/>
          </w:tcPr>
          <w:p w14:paraId="0E5E61E1" w14:textId="0637E5F2" w:rsidR="00EE60A1" w:rsidRPr="00530B28" w:rsidRDefault="00EE60A1" w:rsidP="00DE5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67376" w:rsidRPr="006651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905" w:type="pct"/>
          </w:tcPr>
          <w:p w14:paraId="1553457D" w14:textId="62B7903B" w:rsidR="00EE60A1" w:rsidRPr="00EE60A1" w:rsidRDefault="00EE60A1" w:rsidP="00607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GB" w:bidi="ar-SA"/>
              </w:rPr>
            </w:pPr>
            <w:r w:rsidRPr="00EE60A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  <w:r w:rsidRPr="00EE60A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  <w:r w:rsidRPr="00EE60A1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0B28" w:rsidRPr="00530B28" w14:paraId="286DEE1F" w14:textId="77777777" w:rsidTr="0060762A">
        <w:tc>
          <w:tcPr>
            <w:tcW w:w="3095" w:type="pct"/>
          </w:tcPr>
          <w:p w14:paraId="3F67A9CC" w14:textId="77777777" w:rsidR="000361E5" w:rsidRPr="00530B28" w:rsidRDefault="000361E5" w:rsidP="00DE5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05" w:type="pct"/>
          </w:tcPr>
          <w:p w14:paraId="65708367" w14:textId="146FC7F6" w:rsidR="000361E5" w:rsidRPr="00530B28" w:rsidRDefault="000361E5" w:rsidP="00D2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530B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GB"/>
              </w:rPr>
              <w:t>พัน</w:t>
            </w: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EE60A1" w:rsidRPr="00530B28" w14:paraId="3C6208A8" w14:textId="77777777" w:rsidTr="0060762A">
        <w:tc>
          <w:tcPr>
            <w:tcW w:w="3095" w:type="pct"/>
          </w:tcPr>
          <w:p w14:paraId="7027B5C2" w14:textId="436DA9A2" w:rsidR="00EE60A1" w:rsidRPr="00530B28" w:rsidRDefault="00EE60A1" w:rsidP="00DE5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905" w:type="pct"/>
          </w:tcPr>
          <w:p w14:paraId="124D5928" w14:textId="6D3241BC" w:rsidR="00EE60A1" w:rsidRPr="00530B28" w:rsidRDefault="00EE60A1" w:rsidP="00D24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</w:tr>
      <w:tr w:rsidR="00EE60A1" w:rsidRPr="00530B28" w14:paraId="17D12A24" w14:textId="77777777" w:rsidTr="0060762A">
        <w:tc>
          <w:tcPr>
            <w:tcW w:w="3095" w:type="pct"/>
          </w:tcPr>
          <w:p w14:paraId="6C89F87F" w14:textId="1CBAA303" w:rsidR="00EE60A1" w:rsidRPr="00530B28" w:rsidRDefault="00EE60A1" w:rsidP="0003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905" w:type="pct"/>
          </w:tcPr>
          <w:p w14:paraId="475B6226" w14:textId="25C2148E" w:rsidR="00EE60A1" w:rsidRPr="00530B28" w:rsidRDefault="008F2216" w:rsidP="00F3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2216">
              <w:rPr>
                <w:rFonts w:asciiTheme="majorBidi" w:hAnsiTheme="majorBidi" w:cstheme="majorBidi"/>
                <w:sz w:val="30"/>
                <w:szCs w:val="30"/>
              </w:rPr>
              <w:t>1,233</w:t>
            </w:r>
          </w:p>
        </w:tc>
      </w:tr>
      <w:tr w:rsidR="00EE60A1" w:rsidRPr="00530B28" w14:paraId="5A6F927F" w14:textId="77777777" w:rsidTr="0060762A">
        <w:tc>
          <w:tcPr>
            <w:tcW w:w="3095" w:type="pct"/>
          </w:tcPr>
          <w:p w14:paraId="06B5E83D" w14:textId="4DC772DC" w:rsidR="00EE60A1" w:rsidRPr="00530B28" w:rsidRDefault="00EE60A1" w:rsidP="00036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905" w:type="pct"/>
          </w:tcPr>
          <w:p w14:paraId="0B9B288E" w14:textId="5B282435" w:rsidR="00EE60A1" w:rsidRPr="00530B28" w:rsidRDefault="008F2216" w:rsidP="00F3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2216">
              <w:rPr>
                <w:rFonts w:asciiTheme="majorBidi" w:hAnsiTheme="majorBidi" w:cstheme="majorBidi"/>
                <w:sz w:val="30"/>
                <w:szCs w:val="30"/>
              </w:rPr>
              <w:t>3,589</w:t>
            </w:r>
          </w:p>
        </w:tc>
      </w:tr>
    </w:tbl>
    <w:p w14:paraId="6A8FAF8C" w14:textId="77777777" w:rsidR="00ED4C42" w:rsidRPr="00530B28" w:rsidRDefault="00ED4C42" w:rsidP="001B59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235"/>
        <w:rPr>
          <w:rFonts w:asciiTheme="majorBidi" w:hAnsiTheme="majorBidi" w:cstheme="majorBidi"/>
          <w:sz w:val="30"/>
          <w:szCs w:val="30"/>
        </w:rPr>
      </w:pPr>
    </w:p>
    <w:p w14:paraId="7CC6D00A" w14:textId="1278C2D3" w:rsidR="00BA5614" w:rsidRPr="00530B28" w:rsidRDefault="00D44C53" w:rsidP="00D44C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530B28">
        <w:rPr>
          <w:rFonts w:asciiTheme="majorBidi" w:hAnsiTheme="majorBidi" w:cstheme="majorBidi"/>
          <w:i/>
          <w:iCs/>
          <w:spacing w:val="-6"/>
          <w:sz w:val="30"/>
          <w:szCs w:val="30"/>
        </w:rPr>
        <w:tab/>
      </w:r>
      <w:r w:rsidR="00BA5614" w:rsidRPr="00530B28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ภาระค้ำประกันวงเงินสินเชื่อของบริษัทร่วม</w:t>
      </w:r>
    </w:p>
    <w:p w14:paraId="62CA060D" w14:textId="77777777" w:rsidR="00CC3976" w:rsidRPr="00530B28" w:rsidRDefault="00CC3976" w:rsidP="00DB58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jc w:val="thaiDistribute"/>
        <w:rPr>
          <w:rFonts w:asciiTheme="majorBidi" w:hAnsiTheme="majorBidi" w:cstheme="majorBidi"/>
          <w:sz w:val="24"/>
          <w:szCs w:val="24"/>
        </w:rPr>
      </w:pPr>
    </w:p>
    <w:p w14:paraId="5952E939" w14:textId="57373C04" w:rsidR="00DD57FA" w:rsidRPr="00530B28" w:rsidRDefault="00BA5614" w:rsidP="006076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530B28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530B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04D4" w:rsidRPr="00530B28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C304D4" w:rsidRPr="00530B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239C4" w:rsidRPr="00530B28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067376" w:rsidRPr="00665100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กันยายน</w:t>
      </w:r>
      <w:r w:rsidR="000239C4" w:rsidRPr="00530B28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304D4" w:rsidRPr="00530B28">
        <w:rPr>
          <w:rFonts w:asciiTheme="majorBidi" w:hAnsiTheme="majorBidi" w:cstheme="majorBidi"/>
          <w:sz w:val="30"/>
          <w:szCs w:val="30"/>
        </w:rPr>
        <w:t>2567</w:t>
      </w:r>
      <w:r w:rsidR="00C304D4" w:rsidRPr="00530B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0B28">
        <w:rPr>
          <w:rFonts w:asciiTheme="majorBidi" w:hAnsiTheme="majorBidi" w:cstheme="majorBidi" w:hint="cs"/>
          <w:sz w:val="30"/>
          <w:szCs w:val="30"/>
          <w:cs/>
        </w:rPr>
        <w:t>บริษัทมีภาระค้ำประกันวงเงินสินเชื่อของบริษัทร่วมที่ได้รับจากสถาบันการเงินในประเทศแห่งหนึ่งเป็นจำนวนเงิน</w:t>
      </w:r>
      <w:r w:rsidR="00517B3A" w:rsidRPr="00530B28">
        <w:rPr>
          <w:rFonts w:asciiTheme="majorBidi" w:hAnsiTheme="majorBidi" w:cstheme="majorBidi"/>
          <w:sz w:val="30"/>
          <w:szCs w:val="30"/>
        </w:rPr>
        <w:t xml:space="preserve"> </w:t>
      </w:r>
      <w:r w:rsidR="008F2216" w:rsidRPr="008F2216">
        <w:rPr>
          <w:rFonts w:asciiTheme="majorBidi" w:hAnsiTheme="majorBidi" w:cstheme="majorBidi"/>
          <w:sz w:val="30"/>
          <w:szCs w:val="30"/>
        </w:rPr>
        <w:t>368.0</w:t>
      </w:r>
      <w:r w:rsidR="008F2216">
        <w:rPr>
          <w:rFonts w:asciiTheme="majorBidi" w:hAnsiTheme="majorBidi" w:cstheme="majorBidi"/>
          <w:sz w:val="30"/>
          <w:szCs w:val="30"/>
        </w:rPr>
        <w:t xml:space="preserve"> </w:t>
      </w:r>
      <w:r w:rsidRPr="00530B28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530B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30B2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44C53" w:rsidRPr="00530B28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44C53" w:rsidRPr="00530B2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44C53" w:rsidRPr="00530B28">
        <w:rPr>
          <w:rFonts w:asciiTheme="majorBidi" w:hAnsiTheme="majorBidi" w:cstheme="majorBidi"/>
          <w:i/>
          <w:iCs/>
          <w:sz w:val="30"/>
          <w:szCs w:val="30"/>
        </w:rPr>
        <w:t>2566</w:t>
      </w:r>
      <w:r w:rsidRPr="00530B28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bookmarkStart w:id="1" w:name="_Hlk141191631"/>
      <w:r w:rsidR="004701C9" w:rsidRPr="00530B2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4701C9" w:rsidRPr="00197917">
        <w:rPr>
          <w:rFonts w:asciiTheme="majorBidi" w:hAnsiTheme="majorBidi" w:cstheme="majorBidi"/>
          <w:i/>
          <w:iCs/>
          <w:sz w:val="30"/>
          <w:szCs w:val="30"/>
        </w:rPr>
        <w:t>368.0</w:t>
      </w:r>
      <w:r w:rsidRPr="00530B2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bookmarkEnd w:id="1"/>
      <w:r w:rsidRPr="00530B28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530B2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530B2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57FA" w:rsidRPr="00530B28">
        <w:rPr>
          <w:rFonts w:asciiTheme="majorBidi" w:hAnsiTheme="majorBidi" w:cstheme="majorBidi" w:hint="cs"/>
          <w:sz w:val="30"/>
          <w:szCs w:val="30"/>
          <w:cs/>
        </w:rPr>
        <w:t>ผู้บริหารเชื่อว่าจะไม่เกิดผลเสียหายที่มีสาระสำคัญต่อบริษัทสำหรับการค้ำประกันดังกล่าว</w:t>
      </w:r>
    </w:p>
    <w:p w14:paraId="3B778090" w14:textId="77777777" w:rsidR="008D66B4" w:rsidRPr="00530B28" w:rsidRDefault="008D66B4" w:rsidP="009C1A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jc w:val="thaiDistribute"/>
        <w:rPr>
          <w:rFonts w:asciiTheme="majorBidi" w:hAnsiTheme="majorBidi" w:cstheme="majorBidi"/>
          <w:spacing w:val="-6"/>
          <w:sz w:val="24"/>
          <w:szCs w:val="24"/>
        </w:rPr>
      </w:pPr>
    </w:p>
    <w:p w14:paraId="01C2475D" w14:textId="1E55F9BB" w:rsidR="00E90867" w:rsidRPr="00530B28" w:rsidRDefault="00E90867" w:rsidP="00B45520">
      <w:pPr>
        <w:pStyle w:val="BodyText2"/>
        <w:numPr>
          <w:ilvl w:val="0"/>
          <w:numId w:val="5"/>
        </w:numPr>
        <w:tabs>
          <w:tab w:val="left" w:pos="540"/>
        </w:tabs>
        <w:ind w:right="20" w:hanging="72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30B28">
        <w:rPr>
          <w:rFonts w:asciiTheme="majorBidi" w:hAnsiTheme="majorBidi" w:cstheme="majorBidi" w:hint="cs"/>
          <w:b/>
          <w:bCs/>
          <w:sz w:val="30"/>
          <w:szCs w:val="30"/>
          <w:cs/>
        </w:rPr>
        <w:t>ลูกหนี้การค้า</w:t>
      </w:r>
      <w:r w:rsidR="00B60EB5" w:rsidRPr="00530B28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และลูกหนี้อื่น</w:t>
      </w:r>
    </w:p>
    <w:p w14:paraId="2D4DD530" w14:textId="77777777" w:rsidR="00F16902" w:rsidRPr="00530B28" w:rsidRDefault="00F16902" w:rsidP="009165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6"/>
        <w:gridCol w:w="249"/>
        <w:gridCol w:w="21"/>
        <w:gridCol w:w="1082"/>
        <w:gridCol w:w="270"/>
        <w:gridCol w:w="1080"/>
        <w:gridCol w:w="274"/>
        <w:gridCol w:w="1064"/>
      </w:tblGrid>
      <w:tr w:rsidR="00530B28" w:rsidRPr="00530B28" w14:paraId="7760DB62" w14:textId="77777777" w:rsidTr="00B95A9B">
        <w:trPr>
          <w:tblHeader/>
        </w:trPr>
        <w:tc>
          <w:tcPr>
            <w:tcW w:w="2267" w:type="pct"/>
            <w:shd w:val="clear" w:color="auto" w:fill="auto"/>
          </w:tcPr>
          <w:p w14:paraId="1538723C" w14:textId="77777777" w:rsidR="00B45520" w:rsidRPr="00530B28" w:rsidRDefault="00B45520" w:rsidP="00DB356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0" w:type="pct"/>
            <w:gridSpan w:val="4"/>
            <w:shd w:val="clear" w:color="auto" w:fill="auto"/>
          </w:tcPr>
          <w:p w14:paraId="31832B29" w14:textId="77777777" w:rsidR="00B45520" w:rsidRPr="00530B2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101B99B1" w14:textId="77777777" w:rsidR="00B45520" w:rsidRPr="00530B2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9" w:type="pct"/>
            <w:gridSpan w:val="3"/>
            <w:shd w:val="clear" w:color="auto" w:fill="auto"/>
          </w:tcPr>
          <w:p w14:paraId="0DE3CDF5" w14:textId="77777777" w:rsidR="00B45520" w:rsidRPr="00530B28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67376" w:rsidRPr="00530B28" w14:paraId="3A6C863D" w14:textId="77777777" w:rsidTr="00B95A9B">
        <w:trPr>
          <w:tblHeader/>
        </w:trPr>
        <w:tc>
          <w:tcPr>
            <w:tcW w:w="2267" w:type="pct"/>
            <w:shd w:val="clear" w:color="auto" w:fill="auto"/>
          </w:tcPr>
          <w:p w14:paraId="59CD4552" w14:textId="77777777" w:rsidR="00067376" w:rsidRPr="00530B28" w:rsidRDefault="00067376" w:rsidP="0006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32E94B68" w14:textId="0410BCA5" w:rsidR="00067376" w:rsidRPr="00530B28" w:rsidRDefault="00067376" w:rsidP="0006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65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shd w:val="clear" w:color="auto" w:fill="auto"/>
          </w:tcPr>
          <w:p w14:paraId="3AFEAED8" w14:textId="77777777" w:rsidR="00067376" w:rsidRPr="00530B28" w:rsidRDefault="00067376" w:rsidP="0006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7867B0B" w14:textId="132208B2" w:rsidR="00067376" w:rsidRPr="00530B28" w:rsidRDefault="00067376" w:rsidP="0006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5D2B4862" w14:textId="77777777" w:rsidR="00067376" w:rsidRPr="00530B28" w:rsidRDefault="00067376" w:rsidP="0006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084CD50" w14:textId="1F688DD7" w:rsidR="00067376" w:rsidRPr="00530B28" w:rsidRDefault="00067376" w:rsidP="0006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65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61C55D9D" w14:textId="77777777" w:rsidR="00067376" w:rsidRPr="00530B28" w:rsidRDefault="00067376" w:rsidP="0006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6BA52AEC" w14:textId="1D0CB26F" w:rsidR="00067376" w:rsidRPr="00530B28" w:rsidRDefault="00067376" w:rsidP="0006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30B28" w:rsidRPr="00530B28" w14:paraId="6F5B24D8" w14:textId="77777777" w:rsidTr="00B95A9B">
        <w:trPr>
          <w:tblHeader/>
        </w:trPr>
        <w:tc>
          <w:tcPr>
            <w:tcW w:w="2267" w:type="pct"/>
            <w:shd w:val="clear" w:color="auto" w:fill="auto"/>
          </w:tcPr>
          <w:p w14:paraId="70669837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2AEA6FD1" w14:textId="33F27F0B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3" w:type="pct"/>
            <w:shd w:val="clear" w:color="auto" w:fill="auto"/>
          </w:tcPr>
          <w:p w14:paraId="7ED065E3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1BE1A1D0" w14:textId="3F707B7A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3A097537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7E291DB" w14:textId="4CF85FF4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6A022DFC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14:paraId="70AB1BEC" w14:textId="0022574A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30B28" w:rsidRPr="00530B28" w14:paraId="11F81027" w14:textId="77777777" w:rsidTr="00F20BC3">
        <w:trPr>
          <w:tblHeader/>
        </w:trPr>
        <w:tc>
          <w:tcPr>
            <w:tcW w:w="2267" w:type="pct"/>
          </w:tcPr>
          <w:p w14:paraId="16A152E8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45F63911" w14:textId="3EF42ADC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530B28" w14:paraId="4C2CE252" w14:textId="77777777" w:rsidTr="00B95A9B">
        <w:tc>
          <w:tcPr>
            <w:tcW w:w="2846" w:type="pct"/>
            <w:gridSpan w:val="2"/>
          </w:tcPr>
          <w:p w14:paraId="780F8199" w14:textId="1129F35F" w:rsidR="00DD6EBA" w:rsidRPr="00530B28" w:rsidRDefault="00DD6EBA" w:rsidP="00DD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530B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30B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หมายเหตุข้อ </w:t>
            </w: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530B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gridSpan w:val="2"/>
          </w:tcPr>
          <w:p w14:paraId="05EBC911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18D35AB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50A634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E0504DC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98624F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5E004A3D" w14:textId="77777777" w:rsidR="00DD6EBA" w:rsidRPr="00530B28" w:rsidRDefault="00DD6EBA" w:rsidP="00DD6E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44FB14B2" w14:textId="77777777" w:rsidTr="00B95A9B">
        <w:tc>
          <w:tcPr>
            <w:tcW w:w="2267" w:type="pct"/>
          </w:tcPr>
          <w:p w14:paraId="74906CE0" w14:textId="4933707E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79" w:type="pct"/>
          </w:tcPr>
          <w:p w14:paraId="63ADBCDE" w14:textId="26C1B8E6" w:rsidR="00C304D4" w:rsidRPr="00530B28" w:rsidRDefault="00671A8F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1A8F">
              <w:rPr>
                <w:rFonts w:asciiTheme="majorBidi" w:hAnsiTheme="majorBidi" w:cstheme="majorBidi"/>
                <w:sz w:val="30"/>
                <w:szCs w:val="30"/>
              </w:rPr>
              <w:t>466,963</w:t>
            </w:r>
          </w:p>
        </w:tc>
        <w:tc>
          <w:tcPr>
            <w:tcW w:w="144" w:type="pct"/>
            <w:gridSpan w:val="2"/>
          </w:tcPr>
          <w:p w14:paraId="1B337548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026FC76" w14:textId="195B6FBC" w:rsidR="00C304D4" w:rsidRPr="00530B28" w:rsidRDefault="00C304D4" w:rsidP="00954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938</w:t>
            </w:r>
          </w:p>
        </w:tc>
        <w:tc>
          <w:tcPr>
            <w:tcW w:w="144" w:type="pct"/>
          </w:tcPr>
          <w:p w14:paraId="12B00247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554153E" w14:textId="1C3B7244" w:rsidR="00C304D4" w:rsidRPr="00530B28" w:rsidRDefault="00671A8F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1A8F">
              <w:rPr>
                <w:rFonts w:asciiTheme="majorBidi" w:hAnsiTheme="majorBidi" w:cstheme="majorBidi"/>
                <w:sz w:val="30"/>
                <w:szCs w:val="30"/>
              </w:rPr>
              <w:t>512,586</w:t>
            </w:r>
          </w:p>
        </w:tc>
        <w:tc>
          <w:tcPr>
            <w:tcW w:w="146" w:type="pct"/>
          </w:tcPr>
          <w:p w14:paraId="05BFAEE3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5A4F942" w14:textId="6F7E9F19" w:rsidR="00C304D4" w:rsidRPr="00530B28" w:rsidRDefault="00C304D4" w:rsidP="00954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100,212</w:t>
            </w:r>
          </w:p>
        </w:tc>
      </w:tr>
      <w:tr w:rsidR="00530B28" w:rsidRPr="00530B28" w14:paraId="1428E4C9" w14:textId="77777777" w:rsidTr="00B95A9B">
        <w:tc>
          <w:tcPr>
            <w:tcW w:w="2267" w:type="pct"/>
          </w:tcPr>
          <w:p w14:paraId="6F55C196" w14:textId="77777777" w:rsidR="00C304D4" w:rsidRPr="00530B28" w:rsidRDefault="00C304D4" w:rsidP="00C30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9" w:type="pct"/>
          </w:tcPr>
          <w:p w14:paraId="47F077ED" w14:textId="4045F7B3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F35903E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74EB8FDC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0BFAD626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30F62096" w14:textId="6872F03A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4CD77B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37F38458" w14:textId="77777777" w:rsidR="00C304D4" w:rsidRPr="00530B28" w:rsidRDefault="00C304D4" w:rsidP="00C304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1A8F" w:rsidRPr="00530B28" w14:paraId="3849076E" w14:textId="77777777" w:rsidTr="00B95A9B">
        <w:tc>
          <w:tcPr>
            <w:tcW w:w="2267" w:type="pct"/>
          </w:tcPr>
          <w:p w14:paraId="7FDDAB10" w14:textId="240AA5CA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75F87FEB" w14:textId="3B67BC6C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95044FE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7773B064" w14:textId="63DA329F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42F0A7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1F17081E" w14:textId="64321E18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1A8F">
              <w:rPr>
                <w:rFonts w:asciiTheme="majorBidi" w:hAnsiTheme="majorBidi" w:cstheme="majorBidi"/>
                <w:sz w:val="30"/>
                <w:szCs w:val="30"/>
              </w:rPr>
              <w:t>3,238</w:t>
            </w:r>
          </w:p>
        </w:tc>
        <w:tc>
          <w:tcPr>
            <w:tcW w:w="146" w:type="pct"/>
          </w:tcPr>
          <w:p w14:paraId="519F2B62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62502930" w14:textId="67AA8761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9,896</w:t>
            </w:r>
          </w:p>
        </w:tc>
      </w:tr>
      <w:tr w:rsidR="00671A8F" w:rsidRPr="00530B28" w14:paraId="0C0CD999" w14:textId="77777777" w:rsidTr="00B95A9B">
        <w:tc>
          <w:tcPr>
            <w:tcW w:w="2267" w:type="pct"/>
          </w:tcPr>
          <w:p w14:paraId="7A021CD5" w14:textId="264055BC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</w:rPr>
              <w:t xml:space="preserve">   31 - 60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3E190779" w14:textId="15B44D49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1407C9B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01F92360" w14:textId="36CFC48E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CEBDEA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F58A204" w14:textId="35693E5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1A8F">
              <w:rPr>
                <w:rFonts w:asciiTheme="majorBidi" w:hAnsiTheme="majorBidi" w:cstheme="majorBidi"/>
                <w:sz w:val="30"/>
                <w:szCs w:val="30"/>
              </w:rPr>
              <w:t>535</w:t>
            </w:r>
          </w:p>
        </w:tc>
        <w:tc>
          <w:tcPr>
            <w:tcW w:w="146" w:type="pct"/>
          </w:tcPr>
          <w:p w14:paraId="564C1C10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40DD7CE3" w14:textId="0912BDA1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28,791</w:t>
            </w:r>
          </w:p>
        </w:tc>
      </w:tr>
      <w:tr w:rsidR="00671A8F" w:rsidRPr="00530B28" w14:paraId="39103832" w14:textId="77777777" w:rsidTr="00B95A9B">
        <w:tc>
          <w:tcPr>
            <w:tcW w:w="2267" w:type="pct"/>
          </w:tcPr>
          <w:p w14:paraId="3D34CF19" w14:textId="1BC91135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</w:rPr>
              <w:t xml:space="preserve">   61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2DF9BC56" w14:textId="41059906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0BB094E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0260DBEB" w14:textId="2E63BD9C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E16D08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5B20C19F" w14:textId="7C787D1A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1A8F"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146" w:type="pct"/>
          </w:tcPr>
          <w:p w14:paraId="12B0C8F5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231A0A77" w14:textId="68999096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4,500</w:t>
            </w:r>
          </w:p>
        </w:tc>
      </w:tr>
      <w:tr w:rsidR="00671A8F" w:rsidRPr="00530B28" w14:paraId="3BDCB0D9" w14:textId="77777777" w:rsidTr="00B95A9B">
        <w:tc>
          <w:tcPr>
            <w:tcW w:w="2267" w:type="pct"/>
          </w:tcPr>
          <w:p w14:paraId="057AD989" w14:textId="101AF8FE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54F7FF29" w14:textId="0CD87D19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1A8F">
              <w:rPr>
                <w:rFonts w:asciiTheme="majorBidi" w:hAnsiTheme="majorBidi" w:cstheme="majorBidi"/>
                <w:sz w:val="30"/>
                <w:szCs w:val="30"/>
              </w:rPr>
              <w:t>1,323</w:t>
            </w:r>
          </w:p>
        </w:tc>
        <w:tc>
          <w:tcPr>
            <w:tcW w:w="144" w:type="pct"/>
            <w:gridSpan w:val="2"/>
          </w:tcPr>
          <w:p w14:paraId="4904B00B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53E28244" w14:textId="68175D45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118,000</w:t>
            </w:r>
          </w:p>
        </w:tc>
        <w:tc>
          <w:tcPr>
            <w:tcW w:w="144" w:type="pct"/>
          </w:tcPr>
          <w:p w14:paraId="33AC569A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75831AFF" w14:textId="3CA22DA3" w:rsidR="00671A8F" w:rsidRPr="00530B28" w:rsidRDefault="007238A1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38A1">
              <w:rPr>
                <w:rFonts w:asciiTheme="majorBidi" w:hAnsiTheme="majorBidi" w:cstheme="majorBidi"/>
                <w:sz w:val="30"/>
                <w:szCs w:val="30"/>
              </w:rPr>
              <w:t>1,322</w:t>
            </w:r>
          </w:p>
        </w:tc>
        <w:tc>
          <w:tcPr>
            <w:tcW w:w="146" w:type="pct"/>
          </w:tcPr>
          <w:p w14:paraId="41AFACA9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" w:type="pct"/>
          </w:tcPr>
          <w:p w14:paraId="0B7FAB56" w14:textId="2B2B5EC9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118,000</w:t>
            </w:r>
          </w:p>
        </w:tc>
      </w:tr>
      <w:tr w:rsidR="00671A8F" w:rsidRPr="00530B28" w14:paraId="2BDE0A72" w14:textId="77777777" w:rsidTr="00035917">
        <w:tc>
          <w:tcPr>
            <w:tcW w:w="2267" w:type="pct"/>
          </w:tcPr>
          <w:p w14:paraId="6CA42B79" w14:textId="77777777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7124BDC9" w14:textId="4B09D31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A8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468,286</w:t>
            </w:r>
          </w:p>
        </w:tc>
        <w:tc>
          <w:tcPr>
            <w:tcW w:w="144" w:type="pct"/>
            <w:gridSpan w:val="2"/>
          </w:tcPr>
          <w:p w14:paraId="2991B98A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56879DCD" w14:textId="4537F75A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118,938</w:t>
            </w:r>
          </w:p>
        </w:tc>
        <w:tc>
          <w:tcPr>
            <w:tcW w:w="144" w:type="pct"/>
          </w:tcPr>
          <w:p w14:paraId="2BBDA3EE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546AEDD" w14:textId="7E9FFE19" w:rsidR="00671A8F" w:rsidRPr="00530B28" w:rsidRDefault="007238A1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3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518,233</w:t>
            </w:r>
          </w:p>
        </w:tc>
        <w:tc>
          <w:tcPr>
            <w:tcW w:w="146" w:type="pct"/>
          </w:tcPr>
          <w:p w14:paraId="23AF201D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106FCB7C" w14:textId="64520382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261,399</w:t>
            </w:r>
          </w:p>
        </w:tc>
      </w:tr>
      <w:tr w:rsidR="00671A8F" w:rsidRPr="00530B28" w14:paraId="5F8B608E" w14:textId="77777777" w:rsidTr="00E323E1">
        <w:trPr>
          <w:trHeight w:val="1673"/>
        </w:trPr>
        <w:tc>
          <w:tcPr>
            <w:tcW w:w="5000" w:type="pct"/>
            <w:gridSpan w:val="9"/>
          </w:tcPr>
          <w:p w14:paraId="4901A7B3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</w:tr>
      <w:tr w:rsidR="00671A8F" w:rsidRPr="00530B28" w14:paraId="126DE037" w14:textId="77777777" w:rsidTr="00B95A9B">
        <w:tc>
          <w:tcPr>
            <w:tcW w:w="2267" w:type="pct"/>
          </w:tcPr>
          <w:p w14:paraId="7D1BC9A1" w14:textId="72EA995B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 xml:space="preserve">ลูกหนี้การค้า </w:t>
            </w: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79" w:type="pct"/>
          </w:tcPr>
          <w:p w14:paraId="2E13326E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1827310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74850321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2DD5EC6B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2DBA036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3E9DFB34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4DBACD96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671A8F" w:rsidRPr="00530B28" w14:paraId="6E974A24" w14:textId="77777777" w:rsidTr="00B95A9B">
        <w:tc>
          <w:tcPr>
            <w:tcW w:w="2267" w:type="pct"/>
          </w:tcPr>
          <w:p w14:paraId="69166580" w14:textId="4E5D82D9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79" w:type="pct"/>
          </w:tcPr>
          <w:p w14:paraId="1B40DC09" w14:textId="22B64CF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1A8F">
              <w:rPr>
                <w:rFonts w:ascii="Angsana New" w:hAnsi="Angsana New" w:cs="Angsana New"/>
                <w:sz w:val="30"/>
                <w:szCs w:val="30"/>
              </w:rPr>
              <w:t>216,57</w:t>
            </w:r>
            <w:r w:rsidR="007F0872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4" w:type="pct"/>
            <w:gridSpan w:val="2"/>
          </w:tcPr>
          <w:p w14:paraId="2245F467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70BDD08F" w14:textId="5CEF91D3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248,838</w:t>
            </w:r>
          </w:p>
        </w:tc>
        <w:tc>
          <w:tcPr>
            <w:tcW w:w="144" w:type="pct"/>
          </w:tcPr>
          <w:p w14:paraId="3CF6E02E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60323A5" w14:textId="7D1D3534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1A8F">
              <w:rPr>
                <w:rFonts w:asciiTheme="majorBidi" w:hAnsiTheme="majorBidi" w:cstheme="majorBidi"/>
                <w:sz w:val="30"/>
                <w:szCs w:val="30"/>
              </w:rPr>
              <w:t>198,083</w:t>
            </w:r>
          </w:p>
        </w:tc>
        <w:tc>
          <w:tcPr>
            <w:tcW w:w="146" w:type="pct"/>
          </w:tcPr>
          <w:p w14:paraId="217B501A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12BCC326" w14:textId="05825923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214,975</w:t>
            </w:r>
          </w:p>
        </w:tc>
      </w:tr>
      <w:tr w:rsidR="00671A8F" w:rsidRPr="00530B28" w14:paraId="2CB7E215" w14:textId="77777777" w:rsidTr="00B95A9B">
        <w:tc>
          <w:tcPr>
            <w:tcW w:w="2267" w:type="pct"/>
          </w:tcPr>
          <w:p w14:paraId="435C84C8" w14:textId="123C47FA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9" w:type="pct"/>
          </w:tcPr>
          <w:p w14:paraId="4F5EB350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F11E8EA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6D214594" w14:textId="26658B4F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30772040" w14:textId="48D825CD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51CF6DD" w14:textId="55E5A330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3375E4B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1E292D34" w14:textId="2C35A8AD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671A8F" w:rsidRPr="00530B28" w14:paraId="481AFD21" w14:textId="77777777" w:rsidTr="00B95A9B">
        <w:tc>
          <w:tcPr>
            <w:tcW w:w="2267" w:type="pct"/>
          </w:tcPr>
          <w:p w14:paraId="46B093FC" w14:textId="2DA1FAEB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7F29FF23" w14:textId="0B5C3246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1A8F">
              <w:rPr>
                <w:rFonts w:ascii="Angsana New" w:hAnsi="Angsana New" w:cs="Angsana New"/>
                <w:sz w:val="30"/>
                <w:szCs w:val="30"/>
              </w:rPr>
              <w:t>15,505</w:t>
            </w:r>
          </w:p>
        </w:tc>
        <w:tc>
          <w:tcPr>
            <w:tcW w:w="144" w:type="pct"/>
            <w:gridSpan w:val="2"/>
          </w:tcPr>
          <w:p w14:paraId="092DE4B1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40AB2142" w14:textId="4412455A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52,926</w:t>
            </w:r>
          </w:p>
        </w:tc>
        <w:tc>
          <w:tcPr>
            <w:tcW w:w="144" w:type="pct"/>
          </w:tcPr>
          <w:p w14:paraId="0027BB58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F4AD4B2" w14:textId="104EE633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1A8F">
              <w:rPr>
                <w:rFonts w:asciiTheme="majorBidi" w:hAnsiTheme="majorBidi" w:cstheme="majorBidi"/>
                <w:sz w:val="30"/>
                <w:szCs w:val="30"/>
              </w:rPr>
              <w:t>11,17</w:t>
            </w:r>
            <w:r w:rsidR="006542F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44CE6D35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3E406978" w14:textId="74A242FE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45,530</w:t>
            </w:r>
          </w:p>
        </w:tc>
      </w:tr>
      <w:tr w:rsidR="00671A8F" w:rsidRPr="00530B28" w14:paraId="4A8B9786" w14:textId="77777777" w:rsidTr="00B95A9B">
        <w:tc>
          <w:tcPr>
            <w:tcW w:w="2267" w:type="pct"/>
          </w:tcPr>
          <w:p w14:paraId="30646BBE" w14:textId="480D767F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60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17861697" w14:textId="38E29761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1A8F">
              <w:rPr>
                <w:rFonts w:ascii="Angsana New" w:hAnsi="Angsana New" w:cs="Angsana New"/>
                <w:sz w:val="30"/>
                <w:szCs w:val="30"/>
              </w:rPr>
              <w:t>2,692</w:t>
            </w:r>
          </w:p>
        </w:tc>
        <w:tc>
          <w:tcPr>
            <w:tcW w:w="144" w:type="pct"/>
            <w:gridSpan w:val="2"/>
          </w:tcPr>
          <w:p w14:paraId="0E1D6C09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19C64C32" w14:textId="49326840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4,899</w:t>
            </w:r>
          </w:p>
        </w:tc>
        <w:tc>
          <w:tcPr>
            <w:tcW w:w="144" w:type="pct"/>
          </w:tcPr>
          <w:p w14:paraId="6765D31C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4860B4CF" w14:textId="655C60D6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1A8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0548A8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02C13E9C" w14:textId="1E9F9B39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1A8F" w:rsidRPr="00530B28" w14:paraId="4D057A2C" w14:textId="77777777" w:rsidTr="00B95A9B">
        <w:tc>
          <w:tcPr>
            <w:tcW w:w="2267" w:type="pct"/>
          </w:tcPr>
          <w:p w14:paraId="7BF6BF7D" w14:textId="5C807BA6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61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441D262F" w14:textId="00BB88C3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1A8F">
              <w:rPr>
                <w:rFonts w:ascii="Angsana New" w:hAnsi="Angsana New" w:cs="Angsana New"/>
                <w:sz w:val="30"/>
                <w:szCs w:val="30"/>
              </w:rPr>
              <w:t>277</w:t>
            </w:r>
          </w:p>
        </w:tc>
        <w:tc>
          <w:tcPr>
            <w:tcW w:w="144" w:type="pct"/>
            <w:gridSpan w:val="2"/>
          </w:tcPr>
          <w:p w14:paraId="2D4EA008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3C5E2D45" w14:textId="300828F4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1,927</w:t>
            </w:r>
          </w:p>
        </w:tc>
        <w:tc>
          <w:tcPr>
            <w:tcW w:w="144" w:type="pct"/>
          </w:tcPr>
          <w:p w14:paraId="03FB8C28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43C9712" w14:textId="23FBD0D4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37C84C1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5AFD9337" w14:textId="32961B1E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404</w:t>
            </w:r>
          </w:p>
        </w:tc>
      </w:tr>
      <w:tr w:rsidR="00671A8F" w:rsidRPr="00530B28" w14:paraId="1C14B8FF" w14:textId="77777777" w:rsidTr="00B95A9B">
        <w:tc>
          <w:tcPr>
            <w:tcW w:w="2267" w:type="pct"/>
          </w:tcPr>
          <w:p w14:paraId="71776CBB" w14:textId="3B5BC517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D933D6B" w14:textId="65C77DAF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1A8F">
              <w:rPr>
                <w:rFonts w:ascii="Angsana New" w:hAnsi="Angsana New" w:cs="Angsana New"/>
                <w:sz w:val="30"/>
                <w:szCs w:val="30"/>
              </w:rPr>
              <w:t>4,108</w:t>
            </w:r>
          </w:p>
        </w:tc>
        <w:tc>
          <w:tcPr>
            <w:tcW w:w="144" w:type="pct"/>
            <w:gridSpan w:val="2"/>
          </w:tcPr>
          <w:p w14:paraId="64A7F288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A10423F" w14:textId="5DBEFB3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3,306</w:t>
            </w:r>
          </w:p>
        </w:tc>
        <w:tc>
          <w:tcPr>
            <w:tcW w:w="144" w:type="pct"/>
          </w:tcPr>
          <w:p w14:paraId="7CCA2182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1746206" w14:textId="4C3A1578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1A8F">
              <w:rPr>
                <w:rFonts w:asciiTheme="majorBidi" w:hAnsiTheme="majorBidi" w:cstheme="majorBidi"/>
                <w:sz w:val="30"/>
                <w:szCs w:val="30"/>
              </w:rPr>
              <w:t>1,656</w:t>
            </w:r>
          </w:p>
        </w:tc>
        <w:tc>
          <w:tcPr>
            <w:tcW w:w="146" w:type="pct"/>
          </w:tcPr>
          <w:p w14:paraId="18E16C4E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B04A403" w14:textId="1D5EB16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1,197</w:t>
            </w:r>
          </w:p>
        </w:tc>
      </w:tr>
      <w:tr w:rsidR="00671A8F" w:rsidRPr="00530B28" w14:paraId="3E7D3A07" w14:textId="77777777" w:rsidTr="00B95A9B">
        <w:tc>
          <w:tcPr>
            <w:tcW w:w="2267" w:type="pct"/>
          </w:tcPr>
          <w:p w14:paraId="53B21B1E" w14:textId="5A2DA14C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2C71EBE" w14:textId="692CF9AF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1A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239,15</w:t>
            </w:r>
            <w:r w:rsidR="007F08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</w:tcPr>
          <w:p w14:paraId="5BF35EDA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28AA68A" w14:textId="0B5C33E2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311,896</w:t>
            </w:r>
          </w:p>
        </w:tc>
        <w:tc>
          <w:tcPr>
            <w:tcW w:w="144" w:type="pct"/>
          </w:tcPr>
          <w:p w14:paraId="3C23D1B4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530AA80" w14:textId="18C7763F" w:rsidR="00671A8F" w:rsidRPr="00530B28" w:rsidRDefault="006542F1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42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210,911</w:t>
            </w:r>
          </w:p>
        </w:tc>
        <w:tc>
          <w:tcPr>
            <w:tcW w:w="146" w:type="pct"/>
          </w:tcPr>
          <w:p w14:paraId="7709CE9B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4E4815E8" w14:textId="1EAC522F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262,106</w:t>
            </w:r>
          </w:p>
        </w:tc>
      </w:tr>
      <w:tr w:rsidR="00671A8F" w:rsidRPr="00530B28" w14:paraId="693B49B1" w14:textId="77777777" w:rsidTr="00B95A9B">
        <w:tc>
          <w:tcPr>
            <w:tcW w:w="2267" w:type="pct"/>
          </w:tcPr>
          <w:p w14:paraId="67709CE6" w14:textId="7992532B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6400A0E" w14:textId="1D6FEF12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71A8F">
              <w:rPr>
                <w:rFonts w:ascii="Angsana New" w:hAnsi="Angsana New" w:cs="Angsana New"/>
                <w:sz w:val="30"/>
                <w:szCs w:val="30"/>
              </w:rPr>
              <w:t>(3,</w:t>
            </w:r>
            <w:r w:rsidR="007F0872">
              <w:rPr>
                <w:rFonts w:ascii="Angsana New" w:hAnsi="Angsana New" w:cs="Angsana New"/>
                <w:sz w:val="30"/>
                <w:szCs w:val="30"/>
              </w:rPr>
              <w:t>800</w:t>
            </w:r>
            <w:r w:rsidRPr="00671A8F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gridSpan w:val="2"/>
          </w:tcPr>
          <w:p w14:paraId="41CEA782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FFCF9B3" w14:textId="1501707E" w:rsidR="00671A8F" w:rsidRPr="004A1896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(2,770)</w:t>
            </w:r>
          </w:p>
        </w:tc>
        <w:tc>
          <w:tcPr>
            <w:tcW w:w="144" w:type="pct"/>
          </w:tcPr>
          <w:p w14:paraId="170408D8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0D3FE85" w14:textId="77FEF31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71A8F">
              <w:rPr>
                <w:rFonts w:asciiTheme="majorBidi" w:hAnsiTheme="majorBidi" w:cstheme="majorBidi"/>
                <w:sz w:val="30"/>
                <w:szCs w:val="30"/>
              </w:rPr>
              <w:t>(1,671)</w:t>
            </w:r>
          </w:p>
        </w:tc>
        <w:tc>
          <w:tcPr>
            <w:tcW w:w="146" w:type="pct"/>
          </w:tcPr>
          <w:p w14:paraId="2FD7E2B3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820B137" w14:textId="0867D704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93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(1,222)</w:t>
            </w:r>
          </w:p>
        </w:tc>
      </w:tr>
      <w:tr w:rsidR="00671A8F" w:rsidRPr="00530B28" w14:paraId="4E43763B" w14:textId="77777777" w:rsidTr="00B95A9B">
        <w:tc>
          <w:tcPr>
            <w:tcW w:w="2267" w:type="pct"/>
          </w:tcPr>
          <w:p w14:paraId="0197327D" w14:textId="683AD3A4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207891B2" w14:textId="4C92ED9F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1A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235,353</w:t>
            </w:r>
          </w:p>
        </w:tc>
        <w:tc>
          <w:tcPr>
            <w:tcW w:w="144" w:type="pct"/>
            <w:gridSpan w:val="2"/>
          </w:tcPr>
          <w:p w14:paraId="4C7A1A8D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0359841B" w14:textId="364C059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309,126</w:t>
            </w:r>
          </w:p>
        </w:tc>
        <w:tc>
          <w:tcPr>
            <w:tcW w:w="144" w:type="pct"/>
          </w:tcPr>
          <w:p w14:paraId="1C2DB8C2" w14:textId="4D8D79A1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1159FC1" w14:textId="6E862351" w:rsidR="00671A8F" w:rsidRPr="00530B28" w:rsidRDefault="006542F1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42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209,240</w:t>
            </w:r>
          </w:p>
        </w:tc>
        <w:tc>
          <w:tcPr>
            <w:tcW w:w="146" w:type="pct"/>
          </w:tcPr>
          <w:p w14:paraId="559E6835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3910A2D4" w14:textId="12B0721F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260,884</w:t>
            </w:r>
          </w:p>
        </w:tc>
      </w:tr>
      <w:tr w:rsidR="00671A8F" w:rsidRPr="00530B28" w14:paraId="3F05CCA4" w14:textId="77777777" w:rsidTr="00E31D4B">
        <w:tc>
          <w:tcPr>
            <w:tcW w:w="2267" w:type="pct"/>
          </w:tcPr>
          <w:p w14:paraId="6EE41D13" w14:textId="5047840C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403C5165" w14:textId="5B75AAE6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1A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703,639</w:t>
            </w:r>
          </w:p>
        </w:tc>
        <w:tc>
          <w:tcPr>
            <w:tcW w:w="144" w:type="pct"/>
            <w:gridSpan w:val="2"/>
          </w:tcPr>
          <w:p w14:paraId="650B7451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037A4576" w14:textId="5659D2E2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428,064</w:t>
            </w:r>
          </w:p>
        </w:tc>
        <w:tc>
          <w:tcPr>
            <w:tcW w:w="144" w:type="pct"/>
          </w:tcPr>
          <w:p w14:paraId="04C760EA" w14:textId="45418590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6FDDA874" w14:textId="3E5D5ACA" w:rsidR="00671A8F" w:rsidRPr="00530B28" w:rsidRDefault="007238A1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38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727,473</w:t>
            </w:r>
          </w:p>
        </w:tc>
        <w:tc>
          <w:tcPr>
            <w:tcW w:w="146" w:type="pct"/>
          </w:tcPr>
          <w:p w14:paraId="259453DE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46622A83" w14:textId="02068234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522,283</w:t>
            </w:r>
          </w:p>
        </w:tc>
      </w:tr>
      <w:tr w:rsidR="00671A8F" w:rsidRPr="00530B28" w14:paraId="46F42887" w14:textId="77777777" w:rsidTr="000A651B">
        <w:tc>
          <w:tcPr>
            <w:tcW w:w="2267" w:type="pct"/>
          </w:tcPr>
          <w:p w14:paraId="2846685C" w14:textId="77777777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01E50BD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60C28CC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6B85CE2F" w14:textId="554AC6F4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743C422" w14:textId="4CE6CE62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4DC804EC" w14:textId="55F8C4DB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0D71B0E6" w14:textId="5FD0DE0F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5D9C0EE4" w14:textId="3AADA45B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71A8F" w:rsidRPr="00530B28" w14:paraId="587B8BD1" w14:textId="77777777" w:rsidTr="000A651B">
        <w:tc>
          <w:tcPr>
            <w:tcW w:w="2267" w:type="pct"/>
          </w:tcPr>
          <w:p w14:paraId="7B9DF234" w14:textId="3ACE536E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38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79" w:type="pct"/>
          </w:tcPr>
          <w:p w14:paraId="7561B910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1058489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0BBA6100" w14:textId="0B3A9C64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0827FFB1" w14:textId="13255872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188CFBE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78966677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3CE5D725" w14:textId="675DCC0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671A8F" w:rsidRPr="00530B28" w14:paraId="6FBBBD56" w14:textId="77777777" w:rsidTr="007457DE">
        <w:tc>
          <w:tcPr>
            <w:tcW w:w="2267" w:type="pct"/>
          </w:tcPr>
          <w:p w14:paraId="3BBC7C2D" w14:textId="14010869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9" w:type="pct"/>
          </w:tcPr>
          <w:p w14:paraId="48F49593" w14:textId="3FDE54B1" w:rsidR="00671A8F" w:rsidRPr="00530B28" w:rsidRDefault="00A6699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218</w:t>
            </w:r>
          </w:p>
        </w:tc>
        <w:tc>
          <w:tcPr>
            <w:tcW w:w="144" w:type="pct"/>
            <w:gridSpan w:val="2"/>
          </w:tcPr>
          <w:p w14:paraId="6A1B1053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2B4E3DE2" w14:textId="27A492C0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44" w:type="pct"/>
          </w:tcPr>
          <w:p w14:paraId="73A8D8FF" w14:textId="46CD97B0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F999CEF" w14:textId="6D569A57" w:rsidR="00671A8F" w:rsidRPr="00530B28" w:rsidRDefault="00A6699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2,20</w:t>
            </w:r>
            <w:r w:rsidR="00521702">
              <w:rPr>
                <w:rFonts w:asciiTheme="majorBidi" w:hAnsiTheme="majorBidi" w:cstheme="majorBidi"/>
                <w:noProof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33263EB0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5D3FB2D0" w14:textId="656E63D5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18,423</w:t>
            </w:r>
          </w:p>
        </w:tc>
      </w:tr>
      <w:tr w:rsidR="00671A8F" w:rsidRPr="00530B28" w14:paraId="55058F00" w14:textId="77777777" w:rsidTr="007457DE">
        <w:tc>
          <w:tcPr>
            <w:tcW w:w="2267" w:type="pct"/>
          </w:tcPr>
          <w:p w14:paraId="4A34D9F7" w14:textId="1D2B9A9E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89AC680" w14:textId="0695B24A" w:rsidR="00671A8F" w:rsidRPr="00530B28" w:rsidRDefault="00A6699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4BDFA50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738926C" w14:textId="52847060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0561E64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72D89E0B" w14:textId="37E5685F" w:rsidR="00671A8F" w:rsidRPr="00530B28" w:rsidRDefault="00A6699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B340347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156EC198" w14:textId="02AAB642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(437)</w:t>
            </w:r>
          </w:p>
        </w:tc>
      </w:tr>
      <w:tr w:rsidR="00671A8F" w:rsidRPr="00530B28" w14:paraId="31AF7315" w14:textId="77777777" w:rsidTr="007457DE">
        <w:tc>
          <w:tcPr>
            <w:tcW w:w="2267" w:type="pct"/>
          </w:tcPr>
          <w:p w14:paraId="49DE313C" w14:textId="35D5F6EF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ดอกเบี้ยค้างรับ 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6C13B857" w14:textId="58B24107" w:rsidR="00671A8F" w:rsidRPr="00530B28" w:rsidRDefault="00A6699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218</w:t>
            </w:r>
          </w:p>
        </w:tc>
        <w:tc>
          <w:tcPr>
            <w:tcW w:w="144" w:type="pct"/>
            <w:gridSpan w:val="2"/>
          </w:tcPr>
          <w:p w14:paraId="4B93D0E0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</w:tcPr>
          <w:p w14:paraId="00C0F12E" w14:textId="46862480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144" w:type="pct"/>
          </w:tcPr>
          <w:p w14:paraId="04F10FFC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FEF8B6" w14:textId="7E96F227" w:rsidR="00671A8F" w:rsidRPr="00530B28" w:rsidRDefault="00A6699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2,20</w:t>
            </w:r>
            <w:r w:rsidR="00521702">
              <w:rPr>
                <w:rFonts w:asciiTheme="majorBidi" w:hAnsiTheme="majorBidi" w:cstheme="majorBidi"/>
                <w:noProof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06982C01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</w:tcPr>
          <w:p w14:paraId="16DCDA4D" w14:textId="37CC0321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17,986</w:t>
            </w:r>
          </w:p>
        </w:tc>
      </w:tr>
      <w:tr w:rsidR="00671A8F" w:rsidRPr="00530B28" w14:paraId="6B92D775" w14:textId="77777777" w:rsidTr="007457DE">
        <w:tc>
          <w:tcPr>
            <w:tcW w:w="2267" w:type="pct"/>
          </w:tcPr>
          <w:p w14:paraId="2E70DF26" w14:textId="38AB2595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3B2D7804" w14:textId="74488E9B" w:rsidR="00671A8F" w:rsidRPr="00530B28" w:rsidRDefault="00A6699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22,011</w:t>
            </w:r>
          </w:p>
        </w:tc>
        <w:tc>
          <w:tcPr>
            <w:tcW w:w="144" w:type="pct"/>
            <w:gridSpan w:val="2"/>
          </w:tcPr>
          <w:p w14:paraId="5A6208AB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7DF37271" w14:textId="6EBDAD31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29,194</w:t>
            </w:r>
          </w:p>
        </w:tc>
        <w:tc>
          <w:tcPr>
            <w:tcW w:w="144" w:type="pct"/>
          </w:tcPr>
          <w:p w14:paraId="7F7A4F95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124C151F" w14:textId="247C44DB" w:rsidR="00671A8F" w:rsidRPr="00530B28" w:rsidRDefault="00A6699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22,01</w:t>
            </w:r>
            <w:r w:rsidR="00521702">
              <w:rPr>
                <w:rFonts w:asciiTheme="majorBidi" w:hAnsiTheme="majorBidi" w:cstheme="majorBidi"/>
                <w:noProof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0BD301D5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38FA0B5E" w14:textId="2985D9F8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26,257</w:t>
            </w:r>
          </w:p>
        </w:tc>
      </w:tr>
      <w:tr w:rsidR="00671A8F" w:rsidRPr="00530B28" w14:paraId="0642BFB4" w14:textId="77777777" w:rsidTr="007457DE">
        <w:tc>
          <w:tcPr>
            <w:tcW w:w="2267" w:type="pct"/>
          </w:tcPr>
          <w:p w14:paraId="78B91A97" w14:textId="19FE133C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03E19B9" w14:textId="5FE870AF" w:rsidR="00671A8F" w:rsidRPr="00530B28" w:rsidRDefault="00A6699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(8)</w:t>
            </w:r>
          </w:p>
        </w:tc>
        <w:tc>
          <w:tcPr>
            <w:tcW w:w="144" w:type="pct"/>
            <w:gridSpan w:val="2"/>
          </w:tcPr>
          <w:p w14:paraId="196DCC9D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44F66FF" w14:textId="2EDD8144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44" w:type="pct"/>
          </w:tcPr>
          <w:p w14:paraId="152F14D0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4A3E30AD" w14:textId="2D1D2399" w:rsidR="00671A8F" w:rsidRPr="00530B28" w:rsidRDefault="00A6699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(8</w:t>
            </w:r>
            <w:r w:rsidR="00B6520B">
              <w:rPr>
                <w:rFonts w:asciiTheme="majorBidi" w:hAnsiTheme="majorBidi" w:cstheme="majorBidi"/>
                <w:noProof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4EDE30C4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3D01B9D4" w14:textId="10A620E4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671A8F" w:rsidRPr="00530B28" w14:paraId="12AB59DC" w14:textId="77777777" w:rsidTr="00B95A9B">
        <w:tc>
          <w:tcPr>
            <w:tcW w:w="2267" w:type="pct"/>
          </w:tcPr>
          <w:p w14:paraId="59F042E9" w14:textId="7BE6694A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เช็ครับลงวันที่ล่วงหน้า 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3C7C6" w14:textId="713B02E4" w:rsidR="00671A8F" w:rsidRPr="00530B28" w:rsidRDefault="006542F1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6542F1">
              <w:rPr>
                <w:rFonts w:ascii="Angsana New" w:hAnsi="Angsana New" w:cs="Angsana New"/>
                <w:noProof/>
                <w:sz w:val="30"/>
                <w:szCs w:val="30"/>
              </w:rPr>
              <w:t>22,003</w:t>
            </w:r>
          </w:p>
        </w:tc>
        <w:tc>
          <w:tcPr>
            <w:tcW w:w="144" w:type="pct"/>
            <w:gridSpan w:val="2"/>
          </w:tcPr>
          <w:p w14:paraId="5053DCAF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5F2D3" w14:textId="33A78105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29,191</w:t>
            </w:r>
          </w:p>
        </w:tc>
        <w:tc>
          <w:tcPr>
            <w:tcW w:w="144" w:type="pct"/>
          </w:tcPr>
          <w:p w14:paraId="62816CE8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3BDB79" w14:textId="5E68256E" w:rsidR="00671A8F" w:rsidRPr="00530B28" w:rsidRDefault="006542F1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 w:rsidRPr="006542F1">
              <w:rPr>
                <w:rFonts w:asciiTheme="majorBidi" w:hAnsiTheme="majorBidi" w:cstheme="majorBidi"/>
                <w:noProof/>
                <w:sz w:val="30"/>
                <w:szCs w:val="30"/>
              </w:rPr>
              <w:t>22,00</w:t>
            </w:r>
            <w:r w:rsidR="00521702">
              <w:rPr>
                <w:rFonts w:asciiTheme="majorBidi" w:hAnsiTheme="majorBidi" w:cstheme="majorBidi"/>
                <w:noProof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055F669C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0243F" w14:textId="6FC01348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26,254</w:t>
            </w:r>
          </w:p>
        </w:tc>
      </w:tr>
      <w:tr w:rsidR="00671A8F" w:rsidRPr="00530B28" w14:paraId="281FE418" w14:textId="77777777">
        <w:tc>
          <w:tcPr>
            <w:tcW w:w="2267" w:type="pct"/>
          </w:tcPr>
          <w:p w14:paraId="2F72E87D" w14:textId="05B24A58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79" w:type="pct"/>
          </w:tcPr>
          <w:p w14:paraId="664DDB13" w14:textId="34FD7A6F" w:rsidR="00671A8F" w:rsidRPr="00530B28" w:rsidRDefault="00DB426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DB426C">
              <w:rPr>
                <w:rFonts w:ascii="Angsana New" w:hAnsi="Angsana New" w:cs="Angsana New"/>
                <w:noProof/>
                <w:sz w:val="30"/>
                <w:szCs w:val="30"/>
              </w:rPr>
              <w:t>87</w:t>
            </w:r>
            <w:r>
              <w:rPr>
                <w:rFonts w:ascii="Angsana New" w:hAnsi="Angsana New" w:cs="Angsana New"/>
                <w:noProof/>
                <w:sz w:val="30"/>
                <w:szCs w:val="30"/>
              </w:rPr>
              <w:t>,</w:t>
            </w:r>
            <w:r w:rsidRPr="00DB426C">
              <w:rPr>
                <w:rFonts w:ascii="Angsana New" w:hAnsi="Angsana New" w:cs="Angsana New"/>
                <w:noProof/>
                <w:sz w:val="30"/>
                <w:szCs w:val="30"/>
              </w:rPr>
              <w:t>089</w:t>
            </w:r>
          </w:p>
        </w:tc>
        <w:tc>
          <w:tcPr>
            <w:tcW w:w="144" w:type="pct"/>
            <w:gridSpan w:val="2"/>
          </w:tcPr>
          <w:p w14:paraId="53DA55AC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7A15854B" w14:textId="19C7EFC0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69,832</w:t>
            </w:r>
          </w:p>
        </w:tc>
        <w:tc>
          <w:tcPr>
            <w:tcW w:w="144" w:type="pct"/>
          </w:tcPr>
          <w:p w14:paraId="26A777F9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1B24A53" w14:textId="5B7E6440" w:rsidR="00671A8F" w:rsidRPr="00530B28" w:rsidRDefault="00DB426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85,358</w:t>
            </w:r>
          </w:p>
        </w:tc>
        <w:tc>
          <w:tcPr>
            <w:tcW w:w="146" w:type="pct"/>
          </w:tcPr>
          <w:p w14:paraId="2FDA14D7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5C5E48E8" w14:textId="2F824660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67,933</w:t>
            </w:r>
          </w:p>
        </w:tc>
      </w:tr>
      <w:tr w:rsidR="00DB426C" w:rsidRPr="00530B28" w14:paraId="02476014" w14:textId="77777777">
        <w:tc>
          <w:tcPr>
            <w:tcW w:w="2267" w:type="pct"/>
          </w:tcPr>
          <w:p w14:paraId="00FBC236" w14:textId="6EDDB75E" w:rsidR="00DB426C" w:rsidRPr="00530B28" w:rsidRDefault="00DB426C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ลูกหนี้กรมศุลกากร</w:t>
            </w:r>
          </w:p>
        </w:tc>
        <w:tc>
          <w:tcPr>
            <w:tcW w:w="579" w:type="pct"/>
          </w:tcPr>
          <w:p w14:paraId="55565401" w14:textId="3BC906A6" w:rsidR="00DB426C" w:rsidRDefault="00DB426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6,165</w:t>
            </w:r>
          </w:p>
        </w:tc>
        <w:tc>
          <w:tcPr>
            <w:tcW w:w="144" w:type="pct"/>
            <w:gridSpan w:val="2"/>
          </w:tcPr>
          <w:p w14:paraId="6BE181A7" w14:textId="77777777" w:rsidR="00DB426C" w:rsidRPr="00530B28" w:rsidRDefault="00DB426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4537E06C" w14:textId="4D98B7CE" w:rsidR="00DB426C" w:rsidRPr="00530B28" w:rsidRDefault="00DB426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BA979B6" w14:textId="77777777" w:rsidR="00DB426C" w:rsidRPr="00530B28" w:rsidRDefault="00DB426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FAEF2DC" w14:textId="546C780A" w:rsidR="00DB426C" w:rsidRPr="007C245F" w:rsidRDefault="00DB426C" w:rsidP="007C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7C245F">
              <w:rPr>
                <w:rFonts w:ascii="Angsana New" w:hAnsi="Angsana New" w:cs="Angsana New"/>
                <w:noProof/>
                <w:sz w:val="30"/>
                <w:szCs w:val="30"/>
              </w:rPr>
              <w:t>6</w:t>
            </w:r>
            <w:r w:rsidR="007C245F" w:rsidRPr="007C245F">
              <w:rPr>
                <w:rFonts w:ascii="Angsana New" w:hAnsi="Angsana New" w:cs="Angsana New"/>
                <w:noProof/>
                <w:sz w:val="30"/>
                <w:szCs w:val="30"/>
              </w:rPr>
              <w:t>,</w:t>
            </w:r>
            <w:r w:rsidRPr="007C245F">
              <w:rPr>
                <w:rFonts w:ascii="Angsana New" w:hAnsi="Angsana New" w:cs="Angsana New"/>
                <w:noProof/>
                <w:sz w:val="30"/>
                <w:szCs w:val="30"/>
              </w:rPr>
              <w:t>165</w:t>
            </w:r>
          </w:p>
        </w:tc>
        <w:tc>
          <w:tcPr>
            <w:tcW w:w="146" w:type="pct"/>
          </w:tcPr>
          <w:p w14:paraId="75A7E784" w14:textId="77777777" w:rsidR="00DB426C" w:rsidRPr="007C245F" w:rsidRDefault="00DB426C" w:rsidP="007C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4569AE0F" w14:textId="76D0291B" w:rsidR="00DB426C" w:rsidRPr="00530B28" w:rsidRDefault="00DB426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1A8F" w:rsidRPr="00530B28" w14:paraId="734A3814" w14:textId="77777777" w:rsidTr="003C1AD4">
        <w:tc>
          <w:tcPr>
            <w:tcW w:w="2267" w:type="pct"/>
          </w:tcPr>
          <w:p w14:paraId="663F2F87" w14:textId="34E5BA59" w:rsidR="00671A8F" w:rsidRPr="00530B28" w:rsidRDefault="00671A8F" w:rsidP="00671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20108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579" w:type="pct"/>
          </w:tcPr>
          <w:p w14:paraId="210F43C2" w14:textId="50C71A0F" w:rsidR="00671A8F" w:rsidRPr="00530B28" w:rsidRDefault="00A6699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noProof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4,789</w:t>
            </w:r>
          </w:p>
        </w:tc>
        <w:tc>
          <w:tcPr>
            <w:tcW w:w="144" w:type="pct"/>
            <w:gridSpan w:val="2"/>
          </w:tcPr>
          <w:p w14:paraId="61A72AAA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651C96A5" w14:textId="38EE2038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E20108">
              <w:rPr>
                <w:rFonts w:asciiTheme="majorBidi" w:hAnsiTheme="majorBidi" w:cstheme="majorBidi"/>
                <w:sz w:val="30"/>
                <w:szCs w:val="30"/>
              </w:rPr>
              <w:t>4,617</w:t>
            </w:r>
          </w:p>
        </w:tc>
        <w:tc>
          <w:tcPr>
            <w:tcW w:w="144" w:type="pct"/>
          </w:tcPr>
          <w:p w14:paraId="14CC1E72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5B8C178" w14:textId="2A4E0B89" w:rsidR="00671A8F" w:rsidRPr="00530B28" w:rsidRDefault="00A6699C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4,420</w:t>
            </w:r>
          </w:p>
        </w:tc>
        <w:tc>
          <w:tcPr>
            <w:tcW w:w="146" w:type="pct"/>
          </w:tcPr>
          <w:p w14:paraId="4BE3126D" w14:textId="77777777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6146C6EC" w14:textId="390C6F58" w:rsidR="00671A8F" w:rsidRPr="00530B28" w:rsidRDefault="00671A8F" w:rsidP="00671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E20108">
              <w:rPr>
                <w:rFonts w:asciiTheme="majorBidi" w:hAnsiTheme="majorBidi" w:cstheme="majorBidi"/>
                <w:sz w:val="30"/>
                <w:szCs w:val="30"/>
              </w:rPr>
              <w:t>4,440</w:t>
            </w:r>
          </w:p>
        </w:tc>
      </w:tr>
      <w:tr w:rsidR="003B37E6" w:rsidRPr="00530B28" w14:paraId="50C467C4" w14:textId="77777777" w:rsidTr="003C1AD4">
        <w:tc>
          <w:tcPr>
            <w:tcW w:w="2267" w:type="pct"/>
          </w:tcPr>
          <w:p w14:paraId="45AE4C3D" w14:textId="439D29B8" w:rsidR="003B37E6" w:rsidRPr="00E20108" w:rsidRDefault="003B37E6" w:rsidP="003B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79" w:type="pct"/>
          </w:tcPr>
          <w:p w14:paraId="4AAFA131" w14:textId="45D02ACA" w:rsidR="003B37E6" w:rsidRPr="00E2010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3,873</w:t>
            </w:r>
          </w:p>
        </w:tc>
        <w:tc>
          <w:tcPr>
            <w:tcW w:w="144" w:type="pct"/>
            <w:gridSpan w:val="2"/>
          </w:tcPr>
          <w:p w14:paraId="4EC7B742" w14:textId="77777777" w:rsidR="003B37E6" w:rsidRPr="00530B2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5ECE2C60" w14:textId="3556BEAF" w:rsidR="003B37E6" w:rsidRPr="00E2010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15,392</w:t>
            </w:r>
          </w:p>
        </w:tc>
        <w:tc>
          <w:tcPr>
            <w:tcW w:w="144" w:type="pct"/>
          </w:tcPr>
          <w:p w14:paraId="26895111" w14:textId="77777777" w:rsidR="003B37E6" w:rsidRPr="00530B2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CF7CC1E" w14:textId="6F03D166" w:rsidR="003B37E6" w:rsidRPr="00E2010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3,873</w:t>
            </w:r>
          </w:p>
        </w:tc>
        <w:tc>
          <w:tcPr>
            <w:tcW w:w="146" w:type="pct"/>
          </w:tcPr>
          <w:p w14:paraId="495E9E06" w14:textId="77777777" w:rsidR="003B37E6" w:rsidRPr="00530B2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7" w:type="pct"/>
          </w:tcPr>
          <w:p w14:paraId="4DE12139" w14:textId="0E071BC3" w:rsidR="003B37E6" w:rsidRPr="00E2010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14,177</w:t>
            </w:r>
          </w:p>
        </w:tc>
      </w:tr>
      <w:tr w:rsidR="003B37E6" w:rsidRPr="00530B28" w14:paraId="2273911D" w14:textId="77777777" w:rsidTr="007457DE">
        <w:tc>
          <w:tcPr>
            <w:tcW w:w="2267" w:type="pct"/>
          </w:tcPr>
          <w:p w14:paraId="530172C7" w14:textId="6821EB03" w:rsidR="003B37E6" w:rsidRPr="00530B28" w:rsidRDefault="003B37E6" w:rsidP="003B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ลูกหนี้อื่น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99D1CDF" w14:textId="26E43693" w:rsidR="003B37E6" w:rsidRPr="00530B28" w:rsidRDefault="006542F1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6542F1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124,137</w:t>
            </w:r>
          </w:p>
        </w:tc>
        <w:tc>
          <w:tcPr>
            <w:tcW w:w="144" w:type="pct"/>
            <w:gridSpan w:val="2"/>
          </w:tcPr>
          <w:p w14:paraId="1B699C63" w14:textId="77777777" w:rsidR="003B37E6" w:rsidRPr="00530B2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DA141BB" w14:textId="636D37E0" w:rsidR="003B37E6" w:rsidRPr="00530B2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119,469</w:t>
            </w:r>
          </w:p>
        </w:tc>
        <w:tc>
          <w:tcPr>
            <w:tcW w:w="144" w:type="pct"/>
          </w:tcPr>
          <w:p w14:paraId="6E636C83" w14:textId="77777777" w:rsidR="003B37E6" w:rsidRPr="00530B2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6C5AA" w14:textId="50B5C20D" w:rsidR="003B37E6" w:rsidRPr="00530B28" w:rsidRDefault="006542F1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 w:rsidRPr="006542F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124,022</w:t>
            </w:r>
          </w:p>
        </w:tc>
        <w:tc>
          <w:tcPr>
            <w:tcW w:w="146" w:type="pct"/>
          </w:tcPr>
          <w:p w14:paraId="7119F022" w14:textId="77777777" w:rsidR="003B37E6" w:rsidRPr="00530B2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0B1E3F6B" w14:textId="57E5414C" w:rsidR="003B37E6" w:rsidRPr="00530B2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130,790</w:t>
            </w:r>
          </w:p>
        </w:tc>
      </w:tr>
      <w:tr w:rsidR="003B37E6" w:rsidRPr="008F2DEB" w14:paraId="49CA0102" w14:textId="77777777" w:rsidTr="00B95A9B">
        <w:tc>
          <w:tcPr>
            <w:tcW w:w="2267" w:type="pct"/>
          </w:tcPr>
          <w:p w14:paraId="10BE2292" w14:textId="77777777" w:rsidR="003B37E6" w:rsidRPr="00530B28" w:rsidRDefault="003B37E6" w:rsidP="003B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940FE53" w14:textId="77777777" w:rsidR="003B37E6" w:rsidRPr="00530B2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D699455" w14:textId="77777777" w:rsidR="003B37E6" w:rsidRPr="00530B2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566C8D71" w14:textId="77777777" w:rsidR="003B37E6" w:rsidRPr="00530B2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1D7B1EF7" w14:textId="77777777" w:rsidR="003B37E6" w:rsidRPr="00530B2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75FA753" w14:textId="77777777" w:rsidR="003B37E6" w:rsidRPr="00530B2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4BA2DA77" w14:textId="77777777" w:rsidR="003B37E6" w:rsidRPr="00530B2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41A3F3BA" w14:textId="77777777" w:rsidR="003B37E6" w:rsidRPr="00530B2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3B37E6" w:rsidRPr="00530B28" w14:paraId="694A5261" w14:textId="77777777" w:rsidTr="00B95A9B">
        <w:tc>
          <w:tcPr>
            <w:tcW w:w="2267" w:type="pct"/>
          </w:tcPr>
          <w:p w14:paraId="5FC12EB2" w14:textId="5B93CBBA" w:rsidR="003B37E6" w:rsidRPr="00530B28" w:rsidRDefault="003B37E6" w:rsidP="003B37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11295382" w14:textId="5ADF3CA2" w:rsidR="003B37E6" w:rsidRPr="00530B28" w:rsidRDefault="006542F1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6542F1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827,776</w:t>
            </w:r>
          </w:p>
        </w:tc>
        <w:tc>
          <w:tcPr>
            <w:tcW w:w="144" w:type="pct"/>
            <w:gridSpan w:val="2"/>
          </w:tcPr>
          <w:p w14:paraId="79756AD4" w14:textId="77777777" w:rsidR="003B37E6" w:rsidRPr="00530B2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28904798" w14:textId="7005890E" w:rsidR="003B37E6" w:rsidRPr="00530B2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547,533</w:t>
            </w:r>
          </w:p>
        </w:tc>
        <w:tc>
          <w:tcPr>
            <w:tcW w:w="144" w:type="pct"/>
          </w:tcPr>
          <w:p w14:paraId="4217605F" w14:textId="77777777" w:rsidR="003B37E6" w:rsidRPr="00530B2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5D8E14C" w14:textId="68149504" w:rsidR="003B37E6" w:rsidRPr="00530B28" w:rsidRDefault="006542F1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 w:rsidRPr="006542F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851,49</w:t>
            </w:r>
            <w:r w:rsidR="007238A1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C47F0B5" w14:textId="77777777" w:rsidR="003B37E6" w:rsidRPr="00530B2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</w:tcPr>
          <w:p w14:paraId="2EEA3043" w14:textId="1106F61A" w:rsidR="003B37E6" w:rsidRPr="00530B28" w:rsidRDefault="003B37E6" w:rsidP="003B37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653,073</w:t>
            </w:r>
          </w:p>
        </w:tc>
      </w:tr>
    </w:tbl>
    <w:p w14:paraId="14C927E7" w14:textId="0C839ED8" w:rsidR="00167BDA" w:rsidRDefault="00167BDA" w:rsidP="00DD085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70"/>
        <w:gridCol w:w="1082"/>
        <w:gridCol w:w="270"/>
        <w:gridCol w:w="1080"/>
        <w:gridCol w:w="274"/>
        <w:gridCol w:w="1067"/>
      </w:tblGrid>
      <w:tr w:rsidR="00530B28" w:rsidRPr="00530B28" w14:paraId="5BA90DFE" w14:textId="77777777">
        <w:tc>
          <w:tcPr>
            <w:tcW w:w="2267" w:type="pct"/>
          </w:tcPr>
          <w:p w14:paraId="73DB4A34" w14:textId="77777777" w:rsidR="00DD0859" w:rsidRPr="00530B28" w:rsidRDefault="00DD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298" w:type="pct"/>
            <w:gridSpan w:val="3"/>
          </w:tcPr>
          <w:p w14:paraId="3EBAA620" w14:textId="77777777" w:rsidR="00DD0859" w:rsidRPr="00530B28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983EF92" w14:textId="77777777" w:rsidR="00DD0859" w:rsidRPr="00530B28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758A74A0" w14:textId="77777777" w:rsidR="00DD0859" w:rsidRPr="00530B28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30B28" w:rsidRPr="00530B28" w14:paraId="3BD69689" w14:textId="77777777">
        <w:tc>
          <w:tcPr>
            <w:tcW w:w="2267" w:type="pct"/>
          </w:tcPr>
          <w:p w14:paraId="7F8AAA74" w14:textId="77777777" w:rsidR="00DD0859" w:rsidRPr="00530B28" w:rsidRDefault="00DD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- ลูกหนี้การค้าและลูกหนี้อื่น</w:t>
            </w:r>
          </w:p>
        </w:tc>
        <w:tc>
          <w:tcPr>
            <w:tcW w:w="1298" w:type="pct"/>
            <w:gridSpan w:val="3"/>
          </w:tcPr>
          <w:p w14:paraId="05BA1489" w14:textId="77777777" w:rsidR="00DD0859" w:rsidRPr="00530B28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4EB290EE" w14:textId="77777777" w:rsidR="00DD0859" w:rsidRPr="00530B28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336EC70A" w14:textId="77777777" w:rsidR="00DD0859" w:rsidRPr="00530B28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B28" w:rsidRPr="00530B28" w14:paraId="26D4EB55" w14:textId="77777777">
        <w:tc>
          <w:tcPr>
            <w:tcW w:w="2267" w:type="pct"/>
          </w:tcPr>
          <w:p w14:paraId="3259DFAF" w14:textId="33663F29" w:rsidR="00DD0859" w:rsidRPr="00530B28" w:rsidRDefault="00067376" w:rsidP="00A442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510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66510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6510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7" w:type="pct"/>
          </w:tcPr>
          <w:p w14:paraId="3CE71537" w14:textId="7B091C66" w:rsidR="00DD0859" w:rsidRPr="00530B28" w:rsidRDefault="00DD0859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04D4" w:rsidRPr="00530B2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0825B441" w14:textId="77777777" w:rsidR="00DD0859" w:rsidRPr="00530B28" w:rsidRDefault="00DD0859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80C9DA" w14:textId="4FC722A3" w:rsidR="00DD0859" w:rsidRPr="00530B28" w:rsidRDefault="00C304D4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4CCC786D" w14:textId="77777777" w:rsidR="00DD0859" w:rsidRPr="00530B28" w:rsidRDefault="00DD0859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B34CB55" w14:textId="4DEBBA33" w:rsidR="00DD0859" w:rsidRPr="00530B28" w:rsidRDefault="00DD0859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304D4" w:rsidRPr="00530B2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3695EA3" w14:textId="77777777" w:rsidR="00DD0859" w:rsidRPr="00530B28" w:rsidRDefault="00DD0859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C605620" w14:textId="061BA1D0" w:rsidR="00DD0859" w:rsidRPr="00530B28" w:rsidRDefault="00C304D4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30B28" w:rsidRPr="00530B28" w14:paraId="536C8A37" w14:textId="77777777">
        <w:tc>
          <w:tcPr>
            <w:tcW w:w="2267" w:type="pct"/>
          </w:tcPr>
          <w:p w14:paraId="5154F053" w14:textId="77777777" w:rsidR="00DD0859" w:rsidRPr="00530B28" w:rsidRDefault="00DD0859" w:rsidP="00DD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3" w:type="pct"/>
            <w:gridSpan w:val="7"/>
          </w:tcPr>
          <w:p w14:paraId="42946ED4" w14:textId="77777777" w:rsidR="00DD0859" w:rsidRPr="00530B28" w:rsidRDefault="00DD0859" w:rsidP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530B28" w14:paraId="76E296F5" w14:textId="77777777">
        <w:trPr>
          <w:trHeight w:val="281"/>
        </w:trPr>
        <w:tc>
          <w:tcPr>
            <w:tcW w:w="2267" w:type="pct"/>
          </w:tcPr>
          <w:p w14:paraId="4D60D41C" w14:textId="788C3E58" w:rsidR="0059331A" w:rsidRPr="00530B28" w:rsidRDefault="0059331A" w:rsidP="0059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7" w:type="pct"/>
          </w:tcPr>
          <w:p w14:paraId="16B60BD1" w14:textId="10C7062D" w:rsidR="0059331A" w:rsidRPr="00530B28" w:rsidRDefault="00E15CE1" w:rsidP="00266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15CE1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144" w:type="pct"/>
          </w:tcPr>
          <w:p w14:paraId="60F01C01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66F2C59" w14:textId="2D29D1B4" w:rsidR="0059331A" w:rsidRPr="00530B28" w:rsidRDefault="000239C4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67376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44" w:type="pct"/>
          </w:tcPr>
          <w:p w14:paraId="2205584E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219797C" w14:textId="610B0C72" w:rsidR="0059331A" w:rsidRPr="00530B28" w:rsidRDefault="00E15CE1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CE1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  <w:tc>
          <w:tcPr>
            <w:tcW w:w="146" w:type="pct"/>
          </w:tcPr>
          <w:p w14:paraId="66565905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9A1FFE4" w14:textId="6E380149" w:rsidR="0059331A" w:rsidRPr="00530B28" w:rsidRDefault="00067376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530B28" w:rsidRPr="00530B28" w14:paraId="6AE98922" w14:textId="77777777" w:rsidTr="0059331A">
        <w:trPr>
          <w:trHeight w:val="281"/>
        </w:trPr>
        <w:tc>
          <w:tcPr>
            <w:tcW w:w="2267" w:type="pct"/>
          </w:tcPr>
          <w:p w14:paraId="03A03D74" w14:textId="3740BF03" w:rsidR="00A2041A" w:rsidRPr="00530B28" w:rsidRDefault="00A2041A" w:rsidP="00A2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77" w:type="pct"/>
          </w:tcPr>
          <w:p w14:paraId="35623CE5" w14:textId="3E44A166" w:rsidR="00A2041A" w:rsidRPr="00530B28" w:rsidRDefault="00E15CE1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C6E80C" w14:textId="77777777" w:rsidR="00A2041A" w:rsidRPr="00530B28" w:rsidRDefault="00A2041A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C0D972" w14:textId="45A063EB" w:rsidR="00A2041A" w:rsidRPr="00530B28" w:rsidRDefault="000239C4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62B005" w14:textId="77777777" w:rsidR="00A2041A" w:rsidRPr="00530B28" w:rsidRDefault="00A2041A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707A635" w14:textId="7CF15B9C" w:rsidR="00A2041A" w:rsidRPr="00530B28" w:rsidRDefault="00E15CE1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15CE1">
              <w:rPr>
                <w:rFonts w:asciiTheme="majorBidi" w:hAnsiTheme="majorBidi" w:cstheme="majorBidi"/>
                <w:sz w:val="30"/>
                <w:szCs w:val="30"/>
              </w:rPr>
              <w:t>(437)</w:t>
            </w:r>
          </w:p>
        </w:tc>
        <w:tc>
          <w:tcPr>
            <w:tcW w:w="146" w:type="pct"/>
          </w:tcPr>
          <w:p w14:paraId="1B7FF26F" w14:textId="77777777" w:rsidR="00A2041A" w:rsidRPr="00530B28" w:rsidRDefault="00A2041A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6844220" w14:textId="67DB20D6" w:rsidR="00A2041A" w:rsidRPr="00530B28" w:rsidRDefault="000239C4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30B28" w:rsidRPr="00530B28" w14:paraId="0685ABBE" w14:textId="77777777" w:rsidTr="0059331A">
        <w:trPr>
          <w:trHeight w:val="281"/>
        </w:trPr>
        <w:tc>
          <w:tcPr>
            <w:tcW w:w="2267" w:type="pct"/>
          </w:tcPr>
          <w:p w14:paraId="1B582D51" w14:textId="208203CF" w:rsidR="00DD57FA" w:rsidRPr="00530B28" w:rsidRDefault="00DD57FA" w:rsidP="00A204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77" w:type="pct"/>
          </w:tcPr>
          <w:p w14:paraId="20CF2C9B" w14:textId="4CFEFF04" w:rsidR="00DD57FA" w:rsidRPr="00530B28" w:rsidRDefault="00564911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F087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46EF0848" w14:textId="77777777" w:rsidR="00DD57FA" w:rsidRPr="00530B28" w:rsidRDefault="00DD57FA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1D810E" w14:textId="359C73D5" w:rsidR="00DD57FA" w:rsidRPr="00530B28" w:rsidRDefault="00DD57FA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ECDA31" w14:textId="77777777" w:rsidR="00DD57FA" w:rsidRPr="00530B28" w:rsidRDefault="00DD57FA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A7B570D" w14:textId="6854AC96" w:rsidR="00DD57FA" w:rsidRPr="00530B28" w:rsidRDefault="00564911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F0872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28C771FA" w14:textId="77777777" w:rsidR="00DD57FA" w:rsidRPr="00530B28" w:rsidRDefault="00DD57FA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66C5F03" w14:textId="2F71FA49" w:rsidR="00DD57FA" w:rsidRPr="00530B28" w:rsidRDefault="00DD57FA" w:rsidP="00A204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B6BD812" w14:textId="77777777" w:rsidR="00B4156A" w:rsidRPr="00530B28" w:rsidRDefault="00B4156A" w:rsidP="00B4156A">
      <w:pPr>
        <w:pStyle w:val="BodyText2"/>
        <w:ind w:left="540" w:right="20" w:firstLine="0"/>
        <w:rPr>
          <w:rFonts w:asciiTheme="majorBidi" w:hAnsiTheme="majorBidi" w:cstheme="majorBidi"/>
          <w:b/>
          <w:bCs/>
          <w:sz w:val="30"/>
          <w:szCs w:val="30"/>
        </w:rPr>
      </w:pPr>
    </w:p>
    <w:p w14:paraId="6C94B321" w14:textId="73930D22" w:rsidR="00DB542B" w:rsidRPr="00530B28" w:rsidRDefault="00BB6BC0" w:rsidP="00DB542B">
      <w:pPr>
        <w:pStyle w:val="BodyText2"/>
        <w:numPr>
          <w:ilvl w:val="0"/>
          <w:numId w:val="5"/>
        </w:numPr>
        <w:ind w:left="540" w:right="2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530B28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สินค้าคงเหลือ</w:t>
      </w:r>
    </w:p>
    <w:p w14:paraId="6F5156AD" w14:textId="7E846F17" w:rsidR="00DB542B" w:rsidRPr="00530B28" w:rsidRDefault="00DB542B" w:rsidP="00DB542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30B28" w:rsidRPr="00530B28" w14:paraId="298C5C01" w14:textId="77777777">
        <w:tc>
          <w:tcPr>
            <w:tcW w:w="2267" w:type="pct"/>
            <w:shd w:val="clear" w:color="auto" w:fill="auto"/>
          </w:tcPr>
          <w:p w14:paraId="1E771878" w14:textId="77777777" w:rsidR="00DB542B" w:rsidRPr="00530B28" w:rsidRDefault="00DB542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59F2838A" w14:textId="77777777" w:rsidR="00DB542B" w:rsidRPr="00530B28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47AD3E11" w14:textId="77777777" w:rsidR="00DB542B" w:rsidRPr="00530B28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5C32F275" w14:textId="77777777" w:rsidR="00DB542B" w:rsidRPr="00530B28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30B28" w:rsidRPr="00530B28" w14:paraId="2D30AAE1" w14:textId="77777777">
        <w:tc>
          <w:tcPr>
            <w:tcW w:w="2267" w:type="pct"/>
            <w:shd w:val="clear" w:color="auto" w:fill="auto"/>
          </w:tcPr>
          <w:p w14:paraId="08B2629D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E7DE91E" w14:textId="0FF09864" w:rsidR="0059331A" w:rsidRPr="00530B28" w:rsidRDefault="00067376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65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shd w:val="clear" w:color="auto" w:fill="auto"/>
          </w:tcPr>
          <w:p w14:paraId="7F64F3B2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EE5DEA9" w14:textId="3155842C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</w:tcPr>
          <w:p w14:paraId="339BE1EC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E36DD1E" w14:textId="659116E2" w:rsidR="0059331A" w:rsidRPr="00530B28" w:rsidRDefault="00067376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65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19CDC58E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620A398" w14:textId="05D751E9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30B28" w:rsidRPr="00530B28" w14:paraId="12A39783" w14:textId="77777777">
        <w:tc>
          <w:tcPr>
            <w:tcW w:w="2267" w:type="pct"/>
            <w:shd w:val="clear" w:color="auto" w:fill="auto"/>
          </w:tcPr>
          <w:p w14:paraId="3F18371B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F06D795" w14:textId="2D5C0FAE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3" w:type="pct"/>
            <w:shd w:val="clear" w:color="auto" w:fill="auto"/>
          </w:tcPr>
          <w:p w14:paraId="648941A0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00A77072" w14:textId="043A4A38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3291664F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F0EB494" w14:textId="0AC6FDC1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6" w:type="pct"/>
            <w:shd w:val="clear" w:color="auto" w:fill="auto"/>
          </w:tcPr>
          <w:p w14:paraId="42324282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1D2E41EB" w14:textId="484F411F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30B28" w:rsidRPr="00530B28" w14:paraId="4AA8E537" w14:textId="77777777">
        <w:tc>
          <w:tcPr>
            <w:tcW w:w="2267" w:type="pct"/>
          </w:tcPr>
          <w:p w14:paraId="28F8267A" w14:textId="77777777" w:rsidR="00DB542B" w:rsidRPr="00530B28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52E8DE67" w14:textId="77777777" w:rsidR="00DB542B" w:rsidRPr="00530B28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530B28" w14:paraId="16F35033" w14:textId="77777777">
        <w:tc>
          <w:tcPr>
            <w:tcW w:w="2267" w:type="pct"/>
          </w:tcPr>
          <w:p w14:paraId="4C6E59FA" w14:textId="77777777" w:rsidR="0059331A" w:rsidRPr="00530B28" w:rsidRDefault="0059331A" w:rsidP="0059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77" w:type="pct"/>
            <w:shd w:val="clear" w:color="auto" w:fill="auto"/>
          </w:tcPr>
          <w:p w14:paraId="407EB458" w14:textId="7DE7F964" w:rsidR="0059331A" w:rsidRPr="00530B28" w:rsidRDefault="00683400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3400">
              <w:rPr>
                <w:rFonts w:asciiTheme="majorBidi" w:hAnsiTheme="majorBidi" w:cstheme="majorBidi"/>
                <w:sz w:val="30"/>
                <w:szCs w:val="30"/>
              </w:rPr>
              <w:t>523,417</w:t>
            </w:r>
          </w:p>
        </w:tc>
        <w:tc>
          <w:tcPr>
            <w:tcW w:w="144" w:type="pct"/>
            <w:gridSpan w:val="2"/>
          </w:tcPr>
          <w:p w14:paraId="57D97CB8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927622" w14:textId="5E6336EE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424,252</w:t>
            </w:r>
          </w:p>
        </w:tc>
        <w:tc>
          <w:tcPr>
            <w:tcW w:w="144" w:type="pct"/>
          </w:tcPr>
          <w:p w14:paraId="06CAE7A6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12570FF" w14:textId="72DC1FFE" w:rsidR="0059331A" w:rsidRPr="00530B28" w:rsidRDefault="002F2AF3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F2AF3">
              <w:rPr>
                <w:rFonts w:asciiTheme="majorBidi" w:hAnsiTheme="majorBidi" w:cstheme="majorBidi"/>
                <w:sz w:val="30"/>
                <w:szCs w:val="30"/>
              </w:rPr>
              <w:t>514,031</w:t>
            </w:r>
          </w:p>
        </w:tc>
        <w:tc>
          <w:tcPr>
            <w:tcW w:w="146" w:type="pct"/>
          </w:tcPr>
          <w:p w14:paraId="046CA821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77AA406" w14:textId="6CBA18BF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412,606</w:t>
            </w:r>
          </w:p>
        </w:tc>
      </w:tr>
      <w:tr w:rsidR="00530B28" w:rsidRPr="00530B28" w14:paraId="784AE712" w14:textId="77777777">
        <w:tc>
          <w:tcPr>
            <w:tcW w:w="2267" w:type="pct"/>
          </w:tcPr>
          <w:p w14:paraId="0F587C16" w14:textId="77777777" w:rsidR="0059331A" w:rsidRPr="00530B28" w:rsidRDefault="0059331A" w:rsidP="0059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77" w:type="pct"/>
            <w:shd w:val="clear" w:color="auto" w:fill="auto"/>
          </w:tcPr>
          <w:p w14:paraId="509D1D60" w14:textId="144B7F4B" w:rsidR="0059331A" w:rsidRPr="00530B28" w:rsidRDefault="00683400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83400">
              <w:rPr>
                <w:rFonts w:asciiTheme="majorBidi" w:hAnsiTheme="majorBidi" w:cstheme="majorBidi"/>
                <w:sz w:val="30"/>
                <w:szCs w:val="30"/>
              </w:rPr>
              <w:t>969,580</w:t>
            </w:r>
          </w:p>
        </w:tc>
        <w:tc>
          <w:tcPr>
            <w:tcW w:w="144" w:type="pct"/>
            <w:gridSpan w:val="2"/>
          </w:tcPr>
          <w:p w14:paraId="367CCD5C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CDF01F5" w14:textId="3A6B791B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1,262,493</w:t>
            </w:r>
          </w:p>
        </w:tc>
        <w:tc>
          <w:tcPr>
            <w:tcW w:w="144" w:type="pct"/>
          </w:tcPr>
          <w:p w14:paraId="425B1568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B5104EF" w14:textId="7E8D4AD1" w:rsidR="0059331A" w:rsidRPr="00530B28" w:rsidRDefault="002F2AF3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F2AF3">
              <w:rPr>
                <w:rFonts w:asciiTheme="majorBidi" w:hAnsiTheme="majorBidi" w:cstheme="majorBidi"/>
                <w:sz w:val="30"/>
                <w:szCs w:val="30"/>
              </w:rPr>
              <w:t>897,651</w:t>
            </w:r>
          </w:p>
        </w:tc>
        <w:tc>
          <w:tcPr>
            <w:tcW w:w="146" w:type="pct"/>
          </w:tcPr>
          <w:p w14:paraId="2E37099C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07875C6" w14:textId="3A54496E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1,155,603</w:t>
            </w:r>
          </w:p>
        </w:tc>
      </w:tr>
      <w:tr w:rsidR="00530B28" w:rsidRPr="00530B28" w14:paraId="37F22AD9" w14:textId="77777777">
        <w:tc>
          <w:tcPr>
            <w:tcW w:w="2267" w:type="pct"/>
          </w:tcPr>
          <w:p w14:paraId="6C8F9BF1" w14:textId="77777777" w:rsidR="0059331A" w:rsidRPr="00530B28" w:rsidRDefault="0059331A" w:rsidP="0059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577" w:type="pct"/>
            <w:shd w:val="clear" w:color="auto" w:fill="auto"/>
          </w:tcPr>
          <w:p w14:paraId="5C5E56DF" w14:textId="0C578124" w:rsidR="0059331A" w:rsidRPr="00530B28" w:rsidRDefault="00625FAE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5FAE">
              <w:rPr>
                <w:rFonts w:asciiTheme="majorBidi" w:hAnsiTheme="majorBidi" w:cstheme="majorBidi"/>
                <w:sz w:val="30"/>
                <w:szCs w:val="30"/>
              </w:rPr>
              <w:t>18,134</w:t>
            </w:r>
          </w:p>
        </w:tc>
        <w:tc>
          <w:tcPr>
            <w:tcW w:w="144" w:type="pct"/>
            <w:gridSpan w:val="2"/>
          </w:tcPr>
          <w:p w14:paraId="2A379FA0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F38535" w14:textId="6E7415B1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15,851</w:t>
            </w:r>
          </w:p>
        </w:tc>
        <w:tc>
          <w:tcPr>
            <w:tcW w:w="144" w:type="pct"/>
          </w:tcPr>
          <w:p w14:paraId="434A120D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BA367B9" w14:textId="4BCE3C9A" w:rsidR="0059331A" w:rsidRPr="00530B28" w:rsidRDefault="002F2AF3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F2AF3">
              <w:rPr>
                <w:rFonts w:asciiTheme="majorBidi" w:hAnsiTheme="majorBidi" w:cstheme="majorBidi"/>
                <w:sz w:val="30"/>
                <w:szCs w:val="30"/>
              </w:rPr>
              <w:t>16,850</w:t>
            </w:r>
          </w:p>
        </w:tc>
        <w:tc>
          <w:tcPr>
            <w:tcW w:w="146" w:type="pct"/>
          </w:tcPr>
          <w:p w14:paraId="16CEE65F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A688CE7" w14:textId="4E91C61F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14,803</w:t>
            </w:r>
          </w:p>
        </w:tc>
      </w:tr>
      <w:tr w:rsidR="00530B28" w:rsidRPr="00530B28" w14:paraId="03384ED5" w14:textId="77777777">
        <w:tc>
          <w:tcPr>
            <w:tcW w:w="2267" w:type="pct"/>
          </w:tcPr>
          <w:p w14:paraId="606291C2" w14:textId="77777777" w:rsidR="0059331A" w:rsidRPr="00530B28" w:rsidRDefault="0059331A" w:rsidP="0059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07EB1E4" w14:textId="3DFA53C7" w:rsidR="0059331A" w:rsidRPr="00530B28" w:rsidRDefault="00625FAE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5FAE">
              <w:rPr>
                <w:rFonts w:asciiTheme="majorBidi" w:hAnsiTheme="majorBidi" w:cstheme="majorBidi"/>
                <w:sz w:val="30"/>
                <w:szCs w:val="30"/>
              </w:rPr>
              <w:t>51,957</w:t>
            </w:r>
          </w:p>
        </w:tc>
        <w:tc>
          <w:tcPr>
            <w:tcW w:w="144" w:type="pct"/>
            <w:gridSpan w:val="2"/>
          </w:tcPr>
          <w:p w14:paraId="577B5FAD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312669C" w14:textId="6C534510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123,224</w:t>
            </w:r>
          </w:p>
        </w:tc>
        <w:tc>
          <w:tcPr>
            <w:tcW w:w="144" w:type="pct"/>
          </w:tcPr>
          <w:p w14:paraId="63F744B0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</w:tcPr>
          <w:p w14:paraId="201301DC" w14:textId="5C074148" w:rsidR="0059331A" w:rsidRPr="00530B28" w:rsidRDefault="002F2AF3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F2AF3">
              <w:rPr>
                <w:rFonts w:asciiTheme="majorBidi" w:hAnsiTheme="majorBidi" w:cstheme="majorBidi"/>
                <w:sz w:val="30"/>
                <w:szCs w:val="30"/>
              </w:rPr>
              <w:t>51,958</w:t>
            </w:r>
          </w:p>
        </w:tc>
        <w:tc>
          <w:tcPr>
            <w:tcW w:w="146" w:type="pct"/>
          </w:tcPr>
          <w:p w14:paraId="143B1A4F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A6D03D1" w14:textId="3F7F1D5E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123,22</w:t>
            </w:r>
            <w:r w:rsidR="00656424" w:rsidRPr="00530B2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530B28" w:rsidRPr="00530B28" w14:paraId="64C55656" w14:textId="77777777">
        <w:tc>
          <w:tcPr>
            <w:tcW w:w="2267" w:type="pct"/>
          </w:tcPr>
          <w:p w14:paraId="2234F60E" w14:textId="77777777" w:rsidR="0059331A" w:rsidRPr="00530B28" w:rsidRDefault="0059331A" w:rsidP="0059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64D04529" w14:textId="001650E3" w:rsidR="0059331A" w:rsidRPr="00530B28" w:rsidRDefault="00683400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4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1,563,088</w:t>
            </w:r>
          </w:p>
        </w:tc>
        <w:tc>
          <w:tcPr>
            <w:tcW w:w="144" w:type="pct"/>
            <w:gridSpan w:val="2"/>
          </w:tcPr>
          <w:p w14:paraId="24FA3114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D39976C" w14:textId="36925A73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1,825,820</w:t>
            </w:r>
          </w:p>
        </w:tc>
        <w:tc>
          <w:tcPr>
            <w:tcW w:w="144" w:type="pct"/>
          </w:tcPr>
          <w:p w14:paraId="1572C4D5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6EF5D480" w14:textId="151EADAB" w:rsidR="0059331A" w:rsidRPr="00530B28" w:rsidRDefault="002F2AF3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2A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1,480,490</w:t>
            </w:r>
          </w:p>
        </w:tc>
        <w:tc>
          <w:tcPr>
            <w:tcW w:w="146" w:type="pct"/>
          </w:tcPr>
          <w:p w14:paraId="67E62A62" w14:textId="48BFA84D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3F4E36C" w14:textId="7A7F238E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1,706,23</w:t>
            </w:r>
            <w:r w:rsidR="00656424"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2F2AF3" w:rsidRPr="00530B28" w14:paraId="4CD4F113" w14:textId="77777777" w:rsidTr="001D675B">
        <w:tc>
          <w:tcPr>
            <w:tcW w:w="2267" w:type="pct"/>
          </w:tcPr>
          <w:p w14:paraId="018E129D" w14:textId="4A388E32" w:rsidR="002F2AF3" w:rsidRPr="00530B28" w:rsidRDefault="002F2AF3" w:rsidP="002F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ค่าเผื่อการปรับลดมูลค่าเป็น</w:t>
            </w:r>
          </w:p>
          <w:p w14:paraId="426CBDB1" w14:textId="77777777" w:rsidR="002F2AF3" w:rsidRPr="00530B28" w:rsidRDefault="002F2AF3" w:rsidP="002F2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มูลค่าสุทธิที่คาดว่าจะได้รับ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62E93C12" w14:textId="77777777" w:rsidR="002F2AF3" w:rsidRDefault="002F2AF3" w:rsidP="002F2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04F625" w14:textId="0CED2630" w:rsidR="00625FAE" w:rsidRPr="00530B28" w:rsidRDefault="00625FAE" w:rsidP="002F2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5FAE">
              <w:rPr>
                <w:rFonts w:asciiTheme="majorBidi" w:hAnsiTheme="majorBidi" w:cstheme="majorBidi"/>
                <w:sz w:val="30"/>
                <w:szCs w:val="30"/>
              </w:rPr>
              <w:t>(84,558)</w:t>
            </w:r>
          </w:p>
        </w:tc>
        <w:tc>
          <w:tcPr>
            <w:tcW w:w="144" w:type="pct"/>
            <w:gridSpan w:val="2"/>
          </w:tcPr>
          <w:p w14:paraId="0D63B3EC" w14:textId="77777777" w:rsidR="002F2AF3" w:rsidRPr="00530B28" w:rsidRDefault="002F2AF3" w:rsidP="002F2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44FA2D57" w14:textId="4EF6C378" w:rsidR="002F2AF3" w:rsidRPr="00530B28" w:rsidRDefault="002F2AF3" w:rsidP="002F2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(59,132)</w:t>
            </w:r>
          </w:p>
        </w:tc>
        <w:tc>
          <w:tcPr>
            <w:tcW w:w="144" w:type="pct"/>
          </w:tcPr>
          <w:p w14:paraId="4CAA3CD2" w14:textId="77777777" w:rsidR="002F2AF3" w:rsidRPr="00530B28" w:rsidRDefault="002F2AF3" w:rsidP="002F2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C3DD6" w14:textId="524C635F" w:rsidR="002F2AF3" w:rsidRPr="002F2AF3" w:rsidRDefault="002F2AF3" w:rsidP="002F2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82,094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0F2D0AD8" w14:textId="77777777" w:rsidR="002F2AF3" w:rsidRPr="00530B28" w:rsidRDefault="002F2AF3" w:rsidP="002F2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4E05BA9D" w14:textId="5666BADF" w:rsidR="002F2AF3" w:rsidRPr="00530B28" w:rsidRDefault="002F2AF3" w:rsidP="002F2A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(56,668)</w:t>
            </w:r>
          </w:p>
        </w:tc>
      </w:tr>
      <w:tr w:rsidR="00530B28" w:rsidRPr="00530B28" w14:paraId="3D52C0A4" w14:textId="77777777">
        <w:tc>
          <w:tcPr>
            <w:tcW w:w="2267" w:type="pct"/>
          </w:tcPr>
          <w:p w14:paraId="20315027" w14:textId="77777777" w:rsidR="0059331A" w:rsidRPr="00530B28" w:rsidRDefault="0059331A" w:rsidP="00593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CB160" w14:textId="00A08428" w:rsidR="0059331A" w:rsidRPr="00530B28" w:rsidRDefault="00683400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34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1,478,530</w:t>
            </w:r>
          </w:p>
        </w:tc>
        <w:tc>
          <w:tcPr>
            <w:tcW w:w="144" w:type="pct"/>
            <w:gridSpan w:val="2"/>
          </w:tcPr>
          <w:p w14:paraId="138D751D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4D286B8" w14:textId="6EB154DF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1,766,688</w:t>
            </w:r>
          </w:p>
        </w:tc>
        <w:tc>
          <w:tcPr>
            <w:tcW w:w="144" w:type="pct"/>
          </w:tcPr>
          <w:p w14:paraId="0B8708A1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62BC6A" w14:textId="3040ED2F" w:rsidR="0059331A" w:rsidRPr="00530B28" w:rsidRDefault="002F2AF3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1,398,396</w:t>
            </w:r>
          </w:p>
        </w:tc>
        <w:tc>
          <w:tcPr>
            <w:tcW w:w="146" w:type="pct"/>
          </w:tcPr>
          <w:p w14:paraId="24E303A1" w14:textId="77777777" w:rsidR="0059331A" w:rsidRPr="00530B28" w:rsidRDefault="0059331A" w:rsidP="005933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40EF827" w14:textId="2BA960E9" w:rsidR="0059331A" w:rsidRPr="00530B28" w:rsidRDefault="0059331A" w:rsidP="0006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1,649,56</w:t>
            </w:r>
            <w:r w:rsidR="00656424" w:rsidRPr="00530B2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2AB53091" w14:textId="594CB93E" w:rsidR="00DB542B" w:rsidRPr="00530B28" w:rsidRDefault="00DB542B" w:rsidP="00DB542B">
      <w:pPr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345"/>
        <w:gridCol w:w="1007"/>
        <w:gridCol w:w="270"/>
        <w:gridCol w:w="1080"/>
        <w:gridCol w:w="274"/>
        <w:gridCol w:w="1067"/>
      </w:tblGrid>
      <w:tr w:rsidR="00530B28" w:rsidRPr="00530B28" w14:paraId="69406E20" w14:textId="77777777" w:rsidTr="5D5F4BE2">
        <w:tc>
          <w:tcPr>
            <w:tcW w:w="4253" w:type="dxa"/>
          </w:tcPr>
          <w:p w14:paraId="6D9D582D" w14:textId="77777777" w:rsidR="00B652C2" w:rsidRPr="00530B28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5" w:type="dxa"/>
            <w:gridSpan w:val="3"/>
          </w:tcPr>
          <w:p w14:paraId="484C9B33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EAE040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76A9C03A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B28" w:rsidRPr="00530B28" w14:paraId="74A68DAF" w14:textId="77777777" w:rsidTr="5D5F4BE2">
        <w:tc>
          <w:tcPr>
            <w:tcW w:w="4253" w:type="dxa"/>
          </w:tcPr>
          <w:p w14:paraId="67CDA19B" w14:textId="248155A2" w:rsidR="00B652C2" w:rsidRPr="00530B28" w:rsidRDefault="0006737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3" w:type="dxa"/>
            <w:vAlign w:val="bottom"/>
          </w:tcPr>
          <w:p w14:paraId="56BDAB4C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345" w:type="dxa"/>
            <w:vAlign w:val="bottom"/>
          </w:tcPr>
          <w:p w14:paraId="45616357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442CED8D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vAlign w:val="bottom"/>
          </w:tcPr>
          <w:p w14:paraId="0AA2181D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83B481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4" w:type="dxa"/>
            <w:vAlign w:val="bottom"/>
          </w:tcPr>
          <w:p w14:paraId="62B07388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264D0ADD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530B28" w:rsidRPr="00530B28" w14:paraId="2ABB3C91" w14:textId="77777777" w:rsidTr="5D5F4BE2">
        <w:tc>
          <w:tcPr>
            <w:tcW w:w="4253" w:type="dxa"/>
          </w:tcPr>
          <w:p w14:paraId="349664C4" w14:textId="77777777" w:rsidR="00B652C2" w:rsidRPr="00530B28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26" w:type="dxa"/>
            <w:gridSpan w:val="7"/>
          </w:tcPr>
          <w:p w14:paraId="08A48627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B28" w:rsidRPr="00530B28" w14:paraId="40F01DC1" w14:textId="77777777" w:rsidTr="5D5F4BE2">
        <w:tc>
          <w:tcPr>
            <w:tcW w:w="4253" w:type="dxa"/>
          </w:tcPr>
          <w:p w14:paraId="6C0F5B91" w14:textId="77777777" w:rsidR="00B652C2" w:rsidRPr="00530B28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ต้นทุนของสินค้าคงเหลือที่บันทึกรวม</w:t>
            </w:r>
          </w:p>
          <w:p w14:paraId="2438C22A" w14:textId="7749C79C" w:rsidR="00B652C2" w:rsidRPr="00530B28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ในบัญชีต้นทุนขาย</w:t>
            </w:r>
            <w:r w:rsidR="001B592E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083" w:type="dxa"/>
          </w:tcPr>
          <w:p w14:paraId="307D7BBB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590090CB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05BFB01D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D3FF62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F92AF1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1F13F50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1F1698C9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3A53B6CD" w14:textId="77777777" w:rsidTr="5D5F4BE2">
        <w:tc>
          <w:tcPr>
            <w:tcW w:w="4253" w:type="dxa"/>
          </w:tcPr>
          <w:p w14:paraId="56B25193" w14:textId="77777777" w:rsidR="00B652C2" w:rsidRPr="00530B28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20" w:hanging="3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ต้นทุนขาย</w:t>
            </w:r>
          </w:p>
        </w:tc>
        <w:tc>
          <w:tcPr>
            <w:tcW w:w="1083" w:type="dxa"/>
          </w:tcPr>
          <w:p w14:paraId="11F053CA" w14:textId="77A195C1" w:rsidR="00B652C2" w:rsidRPr="00530B28" w:rsidRDefault="0072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23A3D">
              <w:rPr>
                <w:rFonts w:asciiTheme="majorBidi" w:hAnsiTheme="majorBidi" w:cstheme="majorBidi"/>
                <w:sz w:val="30"/>
                <w:szCs w:val="30"/>
              </w:rPr>
              <w:t>5,453,29</w:t>
            </w:r>
            <w:r w:rsidR="007F087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345" w:type="dxa"/>
          </w:tcPr>
          <w:p w14:paraId="4BCB28A0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4BE25D76" w14:textId="22164933" w:rsidR="00B652C2" w:rsidRPr="00530B28" w:rsidRDefault="00067376" w:rsidP="00954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</w:rPr>
              <w:t>5,231,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863</w:t>
            </w:r>
          </w:p>
        </w:tc>
        <w:tc>
          <w:tcPr>
            <w:tcW w:w="270" w:type="dxa"/>
          </w:tcPr>
          <w:p w14:paraId="462861D1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D62A0" w14:textId="547DA3FB" w:rsidR="00B652C2" w:rsidRPr="00530B28" w:rsidRDefault="00BE75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E7584">
              <w:rPr>
                <w:rFonts w:asciiTheme="majorBidi" w:hAnsiTheme="majorBidi" w:cstheme="majorBidi"/>
                <w:sz w:val="30"/>
                <w:szCs w:val="30"/>
              </w:rPr>
              <w:t>5,408,183</w:t>
            </w:r>
          </w:p>
        </w:tc>
        <w:tc>
          <w:tcPr>
            <w:tcW w:w="274" w:type="dxa"/>
          </w:tcPr>
          <w:p w14:paraId="4BFD437B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4E1297BB" w14:textId="4F3A322B" w:rsidR="00B652C2" w:rsidRPr="00530B28" w:rsidRDefault="00067376" w:rsidP="0006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</w:rPr>
              <w:t>5,132,724</w:t>
            </w:r>
          </w:p>
        </w:tc>
      </w:tr>
      <w:tr w:rsidR="00530B28" w:rsidRPr="00530B28" w14:paraId="31A870E6" w14:textId="77777777" w:rsidTr="5D5F4BE2">
        <w:tc>
          <w:tcPr>
            <w:tcW w:w="4253" w:type="dxa"/>
          </w:tcPr>
          <w:p w14:paraId="3898B675" w14:textId="16DBD060" w:rsidR="00B652C2" w:rsidRPr="00530B28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20" w:hanging="156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530B28">
              <w:rPr>
                <w:rFonts w:asciiTheme="majorBidi" w:hAnsiTheme="majorBidi" w:cs="Angsana New"/>
                <w:sz w:val="30"/>
                <w:szCs w:val="30"/>
                <w:cs/>
              </w:rPr>
              <w:t>การปรับลดมูลค่า</w:t>
            </w:r>
            <w:r w:rsidRPr="00530B28">
              <w:rPr>
                <w:rFonts w:asciiTheme="majorBidi" w:hAnsiTheme="majorBidi" w:cs="Angsana New" w:hint="cs"/>
                <w:sz w:val="30"/>
                <w:szCs w:val="30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1083" w:type="dxa"/>
          </w:tcPr>
          <w:p w14:paraId="559C7421" w14:textId="37C8E943" w:rsidR="00625FAE" w:rsidRPr="00530B28" w:rsidRDefault="00625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5FAE">
              <w:rPr>
                <w:rFonts w:asciiTheme="majorBidi" w:hAnsiTheme="majorBidi" w:cstheme="majorBidi"/>
                <w:sz w:val="30"/>
                <w:szCs w:val="30"/>
              </w:rPr>
              <w:t>25,426</w:t>
            </w:r>
          </w:p>
        </w:tc>
        <w:tc>
          <w:tcPr>
            <w:tcW w:w="345" w:type="dxa"/>
          </w:tcPr>
          <w:p w14:paraId="6E1FF6B8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5B48DDCA" w14:textId="09D5B7BD" w:rsidR="00B652C2" w:rsidRPr="00530B28" w:rsidRDefault="00067376" w:rsidP="00954E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</w:rPr>
              <w:t>42,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270" w:type="dxa"/>
          </w:tcPr>
          <w:p w14:paraId="15716C6C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591D23" w14:textId="5C3F0031" w:rsidR="00625FAE" w:rsidRPr="00530B28" w:rsidRDefault="00625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25FAE">
              <w:rPr>
                <w:rFonts w:asciiTheme="majorBidi" w:hAnsiTheme="majorBidi" w:cstheme="majorBidi"/>
                <w:sz w:val="30"/>
                <w:szCs w:val="30"/>
              </w:rPr>
              <w:t>25,426</w:t>
            </w:r>
          </w:p>
        </w:tc>
        <w:tc>
          <w:tcPr>
            <w:tcW w:w="274" w:type="dxa"/>
          </w:tcPr>
          <w:p w14:paraId="64BFA081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267D5812" w14:textId="66F67E5D" w:rsidR="00B652C2" w:rsidRPr="00530B28" w:rsidRDefault="00067376" w:rsidP="0006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</w:rPr>
              <w:t>41,757</w:t>
            </w:r>
          </w:p>
        </w:tc>
      </w:tr>
      <w:tr w:rsidR="00530B28" w:rsidRPr="00530B28" w14:paraId="22AFFB70" w14:textId="77777777" w:rsidTr="5D5F4BE2">
        <w:tc>
          <w:tcPr>
            <w:tcW w:w="4253" w:type="dxa"/>
          </w:tcPr>
          <w:p w14:paraId="25FFF089" w14:textId="77777777" w:rsidR="00B652C2" w:rsidRPr="00530B28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6BB8E76" w14:textId="573A6F39" w:rsidR="00B652C2" w:rsidRPr="00530B28" w:rsidRDefault="00723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3A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5,478,7</w:t>
            </w:r>
            <w:r w:rsidR="007F0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345" w:type="dxa"/>
          </w:tcPr>
          <w:p w14:paraId="445524C7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170ACF4" w14:textId="058D88AA" w:rsidR="00B652C2" w:rsidRPr="00530B28" w:rsidRDefault="0006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5,274,103</w:t>
            </w:r>
          </w:p>
        </w:tc>
        <w:tc>
          <w:tcPr>
            <w:tcW w:w="270" w:type="dxa"/>
          </w:tcPr>
          <w:p w14:paraId="2AA7CB22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289D90" w14:textId="38B0D608" w:rsidR="00B652C2" w:rsidRPr="00530B28" w:rsidRDefault="00625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5F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</w:t>
            </w:r>
            <w:r w:rsidR="00BE7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33,609</w:t>
            </w:r>
          </w:p>
        </w:tc>
        <w:tc>
          <w:tcPr>
            <w:tcW w:w="274" w:type="dxa"/>
          </w:tcPr>
          <w:p w14:paraId="6B31585B" w14:textId="77777777" w:rsidR="00B652C2" w:rsidRPr="00530B28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5F1779FE" w14:textId="367129C6" w:rsidR="00B652C2" w:rsidRPr="00530B28" w:rsidRDefault="00067376" w:rsidP="000673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651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BE75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174,481</w:t>
            </w:r>
          </w:p>
        </w:tc>
      </w:tr>
    </w:tbl>
    <w:p w14:paraId="47EB3DB6" w14:textId="2D996A9C" w:rsidR="007F77C9" w:rsidRPr="00530B28" w:rsidRDefault="007F77C9" w:rsidP="002E3E6E">
      <w:pPr>
        <w:rPr>
          <w:rFonts w:asciiTheme="majorBidi" w:hAnsiTheme="majorBidi" w:cstheme="majorBidi"/>
          <w:b/>
          <w:sz w:val="30"/>
          <w:szCs w:val="30"/>
        </w:rPr>
        <w:sectPr w:rsidR="007F77C9" w:rsidRPr="00530B28" w:rsidSect="004D58A1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245"/>
        </w:sectPr>
      </w:pPr>
    </w:p>
    <w:p w14:paraId="0C366473" w14:textId="7F40D923" w:rsidR="00E70433" w:rsidRPr="00530B28" w:rsidRDefault="00723321" w:rsidP="006E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  <w:r w:rsidRPr="00530B28">
        <w:rPr>
          <w:rFonts w:asciiTheme="majorBidi" w:hAnsiTheme="majorBidi" w:cstheme="majorBidi"/>
          <w:sz w:val="2"/>
          <w:szCs w:val="2"/>
          <w:cs/>
        </w:rPr>
        <w:lastRenderedPageBreak/>
        <w:t>ย</w:t>
      </w:r>
    </w:p>
    <w:p w14:paraId="0362769A" w14:textId="406FDFE4" w:rsidR="003B32D8" w:rsidRPr="00530B28" w:rsidRDefault="003B32D8" w:rsidP="003B32D8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30B28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</w:t>
      </w:r>
      <w:r w:rsidR="00CA0955" w:rsidRPr="00530B28">
        <w:rPr>
          <w:rFonts w:ascii="Angsana New" w:hAnsi="Angsana New" w:hint="cs"/>
          <w:b/>
          <w:bCs/>
          <w:sz w:val="30"/>
          <w:szCs w:val="30"/>
          <w:cs/>
        </w:rPr>
        <w:t>ร่วม</w:t>
      </w:r>
    </w:p>
    <w:p w14:paraId="588C07F4" w14:textId="3CDFD24F" w:rsidR="003B32D8" w:rsidRPr="00530B28" w:rsidRDefault="003B32D8" w:rsidP="003B32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7" w:right="20"/>
        <w:jc w:val="thaiDistribute"/>
        <w:rPr>
          <w:rFonts w:ascii="Angsana New" w:hAnsi="Angsana New"/>
          <w:sz w:val="30"/>
          <w:szCs w:val="30"/>
        </w:rPr>
      </w:pPr>
    </w:p>
    <w:p w14:paraId="79D5E87E" w14:textId="021FEF57" w:rsidR="003B32D8" w:rsidRPr="007F0872" w:rsidRDefault="003B32D8" w:rsidP="007F0872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  <w:r w:rsidRPr="00530B28">
        <w:rPr>
          <w:rFonts w:ascii="Angsana New" w:hAnsi="Angsana New" w:hint="cs"/>
          <w:sz w:val="30"/>
          <w:szCs w:val="30"/>
          <w:cs/>
        </w:rPr>
        <w:t>ในเดือนมิถุนายนและกันยายน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="008B5F75" w:rsidRPr="00530B28">
        <w:rPr>
          <w:rFonts w:ascii="Angsana New" w:hAnsi="Angsana New"/>
          <w:sz w:val="30"/>
          <w:szCs w:val="30"/>
        </w:rPr>
        <w:t>2566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Pr="00530B28">
        <w:rPr>
          <w:rFonts w:ascii="Angsana New" w:hAnsi="Angsana New" w:hint="cs"/>
          <w:sz w:val="30"/>
          <w:szCs w:val="30"/>
          <w:cs/>
        </w:rPr>
        <w:t>บริษัทได้เข้าซื้อหุ้นสามัญในบริษัท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Pr="00530B28">
        <w:rPr>
          <w:rFonts w:ascii="Angsana New" w:hAnsi="Angsana New" w:hint="cs"/>
          <w:sz w:val="30"/>
          <w:szCs w:val="30"/>
          <w:cs/>
        </w:rPr>
        <w:t>ไพร์ม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Pr="00530B28">
        <w:rPr>
          <w:rFonts w:ascii="Angsana New" w:hAnsi="Angsana New" w:hint="cs"/>
          <w:sz w:val="30"/>
          <w:szCs w:val="30"/>
          <w:cs/>
        </w:rPr>
        <w:t>สตีล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Pr="00530B28">
        <w:rPr>
          <w:rFonts w:ascii="Angsana New" w:hAnsi="Angsana New" w:hint="cs"/>
          <w:sz w:val="30"/>
          <w:szCs w:val="30"/>
          <w:cs/>
        </w:rPr>
        <w:t>มิลล์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Pr="00530B28">
        <w:rPr>
          <w:rFonts w:ascii="Angsana New" w:hAnsi="Angsana New" w:hint="cs"/>
          <w:sz w:val="30"/>
          <w:szCs w:val="30"/>
          <w:cs/>
        </w:rPr>
        <w:t>จำกัด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Pr="00530B28">
        <w:rPr>
          <w:rFonts w:ascii="Angsana New" w:hAnsi="Angsana New" w:hint="cs"/>
          <w:sz w:val="30"/>
          <w:szCs w:val="30"/>
          <w:cs/>
        </w:rPr>
        <w:t>เพิ่มเติมร้อยละ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="008B5F75" w:rsidRPr="00530B28">
        <w:rPr>
          <w:rFonts w:ascii="Angsana New" w:hAnsi="Angsana New"/>
          <w:sz w:val="30"/>
          <w:szCs w:val="30"/>
        </w:rPr>
        <w:t>5</w:t>
      </w:r>
      <w:r w:rsidR="002944AE" w:rsidRPr="00530B28">
        <w:rPr>
          <w:rFonts w:ascii="Angsana New" w:hAnsi="Angsana New" w:hint="cs"/>
          <w:sz w:val="30"/>
          <w:szCs w:val="30"/>
          <w:cs/>
        </w:rPr>
        <w:t xml:space="preserve"> </w:t>
      </w:r>
      <w:r w:rsidRPr="00530B28">
        <w:rPr>
          <w:rFonts w:ascii="Angsana New" w:hAnsi="Angsana New" w:hint="cs"/>
          <w:sz w:val="30"/>
          <w:szCs w:val="30"/>
          <w:cs/>
        </w:rPr>
        <w:t>จากผู้ถือหุ้นเดิม</w:t>
      </w:r>
      <w:r w:rsidR="00EE60A1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="00EE60A1">
        <w:rPr>
          <w:rFonts w:ascii="Angsana New" w:hAnsi="Angsana New"/>
          <w:sz w:val="30"/>
          <w:szCs w:val="30"/>
        </w:rPr>
        <w:t xml:space="preserve">0.5 </w:t>
      </w:r>
      <w:r w:rsidR="00EE60A1">
        <w:rPr>
          <w:rFonts w:ascii="Angsana New" w:hAnsi="Angsana New" w:hint="cs"/>
          <w:sz w:val="30"/>
          <w:szCs w:val="30"/>
          <w:cs/>
        </w:rPr>
        <w:t>จากการเพิ่มทุนของบริษัทร่วมดังกล่าวรวมทั้งสิ้น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="008B5F75" w:rsidRPr="00530B28">
        <w:rPr>
          <w:rFonts w:ascii="Angsana New" w:hAnsi="Angsana New"/>
          <w:sz w:val="30"/>
          <w:szCs w:val="30"/>
        </w:rPr>
        <w:t>98.0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Pr="00530B28">
        <w:rPr>
          <w:rFonts w:ascii="Angsana New" w:hAnsi="Angsana New" w:hint="cs"/>
          <w:sz w:val="30"/>
          <w:szCs w:val="30"/>
          <w:cs/>
        </w:rPr>
        <w:t>ล้านบาท</w:t>
      </w:r>
      <w:r w:rsidRPr="00530B28">
        <w:rPr>
          <w:rFonts w:ascii="Angsana New" w:hAnsi="Angsana New"/>
          <w:sz w:val="30"/>
          <w:szCs w:val="30"/>
          <w:cs/>
        </w:rPr>
        <w:t xml:space="preserve"> </w:t>
      </w:r>
      <w:r w:rsidR="00151E33" w:rsidRPr="00530B28">
        <w:rPr>
          <w:rFonts w:ascii="Angsana New" w:hAnsi="Angsana New" w:hint="cs"/>
          <w:sz w:val="30"/>
          <w:szCs w:val="30"/>
          <w:cs/>
        </w:rPr>
        <w:t>ทั้งนี้</w:t>
      </w:r>
      <w:r w:rsidR="002944AE" w:rsidRPr="00530B28">
        <w:rPr>
          <w:rFonts w:ascii="Angsana New" w:hAnsi="Angsana New" w:hint="cs"/>
          <w:sz w:val="30"/>
          <w:szCs w:val="30"/>
          <w:cs/>
        </w:rPr>
        <w:t xml:space="preserve"> </w:t>
      </w:r>
      <w:r w:rsidR="00151E33" w:rsidRPr="00530B28">
        <w:rPr>
          <w:rFonts w:ascii="Angsana New" w:hAnsi="Angsana New" w:hint="cs"/>
          <w:sz w:val="30"/>
          <w:szCs w:val="30"/>
          <w:cs/>
        </w:rPr>
        <w:t>บริษัทได้ชำระค่าหุ้นดังกล่าวทั้งหมดแล้วในเดือนมิถ</w:t>
      </w:r>
      <w:r w:rsidR="002944AE" w:rsidRPr="00530B28">
        <w:rPr>
          <w:rFonts w:ascii="Angsana New" w:hAnsi="Angsana New" w:hint="cs"/>
          <w:sz w:val="30"/>
          <w:szCs w:val="30"/>
          <w:cs/>
        </w:rPr>
        <w:t>ุ</w:t>
      </w:r>
      <w:r w:rsidR="00151E33" w:rsidRPr="00530B28">
        <w:rPr>
          <w:rFonts w:ascii="Angsana New" w:hAnsi="Angsana New" w:hint="cs"/>
          <w:sz w:val="30"/>
          <w:szCs w:val="30"/>
          <w:cs/>
        </w:rPr>
        <w:t xml:space="preserve">นายนและกันยายน </w:t>
      </w:r>
      <w:r w:rsidR="00151E33" w:rsidRPr="00530B28">
        <w:rPr>
          <w:rFonts w:ascii="Angsana New" w:hAnsi="Angsana New"/>
          <w:sz w:val="30"/>
          <w:szCs w:val="30"/>
        </w:rPr>
        <w:t xml:space="preserve">2566 </w:t>
      </w:r>
      <w:r w:rsidR="00BD4A9D" w:rsidRPr="00530B28">
        <w:rPr>
          <w:rFonts w:ascii="Angsana New" w:hAnsi="Angsana New" w:hint="cs"/>
          <w:sz w:val="30"/>
          <w:szCs w:val="30"/>
          <w:cs/>
        </w:rPr>
        <w:t>การประเมินมูลค่ายุติธรรมของสินทรัพย์สุทธิ</w:t>
      </w:r>
      <w:r w:rsidR="002944AE" w:rsidRPr="00530B28">
        <w:rPr>
          <w:rFonts w:ascii="Angsana New" w:hAnsi="Angsana New" w:hint="cs"/>
          <w:sz w:val="30"/>
          <w:szCs w:val="30"/>
          <w:cs/>
        </w:rPr>
        <w:t>ที่</w:t>
      </w:r>
      <w:r w:rsidR="00BD4A9D" w:rsidRPr="00530B28">
        <w:rPr>
          <w:rFonts w:ascii="Angsana New" w:hAnsi="Angsana New" w:hint="cs"/>
          <w:sz w:val="30"/>
          <w:szCs w:val="30"/>
          <w:cs/>
        </w:rPr>
        <w:t>ได้มาจากการซื้อเงินลงทุนในบริษัทร่วมดังกล่าว</w:t>
      </w:r>
      <w:r w:rsidR="00EE4EE6">
        <w:rPr>
          <w:rFonts w:ascii="Angsana New" w:hAnsi="Angsana New" w:hint="cs"/>
          <w:sz w:val="30"/>
          <w:szCs w:val="30"/>
          <w:cs/>
        </w:rPr>
        <w:t>โดยผู้ประเมินราคาอิสระ</w:t>
      </w:r>
      <w:r w:rsidR="00BD4A9D" w:rsidRPr="00530B28">
        <w:rPr>
          <w:rFonts w:ascii="Angsana New" w:hAnsi="Angsana New" w:hint="cs"/>
          <w:sz w:val="30"/>
          <w:szCs w:val="30"/>
          <w:cs/>
        </w:rPr>
        <w:t xml:space="preserve">ดำเนินการเสร็จสิ้นในไตรมาสที่ </w:t>
      </w:r>
      <w:r w:rsidR="00BD4A9D" w:rsidRPr="00530B28">
        <w:rPr>
          <w:rFonts w:ascii="Angsana New" w:hAnsi="Angsana New"/>
          <w:sz w:val="30"/>
          <w:szCs w:val="30"/>
        </w:rPr>
        <w:t xml:space="preserve">2 </w:t>
      </w:r>
      <w:r w:rsidR="007F0872">
        <w:rPr>
          <w:rFonts w:ascii="Angsana New" w:hAnsi="Angsana New"/>
          <w:sz w:val="30"/>
          <w:szCs w:val="30"/>
        </w:rPr>
        <w:t xml:space="preserve">    </w:t>
      </w:r>
      <w:r w:rsidR="00BD4A9D" w:rsidRPr="007F0872">
        <w:rPr>
          <w:rFonts w:ascii="Angsana New" w:hAnsi="Angsana New" w:hint="cs"/>
          <w:sz w:val="30"/>
          <w:szCs w:val="30"/>
          <w:cs/>
        </w:rPr>
        <w:t>ของปี</w:t>
      </w:r>
      <w:r w:rsidR="00BD4A9D" w:rsidRPr="007F0872">
        <w:rPr>
          <w:rFonts w:ascii="Angsana New" w:hAnsi="Angsana New"/>
          <w:sz w:val="30"/>
          <w:szCs w:val="30"/>
        </w:rPr>
        <w:t xml:space="preserve"> 2567 </w:t>
      </w:r>
      <w:r w:rsidR="00BD4A9D" w:rsidRPr="007F0872">
        <w:rPr>
          <w:rFonts w:ascii="Angsana New" w:hAnsi="Angsana New" w:hint="cs"/>
          <w:sz w:val="30"/>
          <w:szCs w:val="30"/>
          <w:cs/>
        </w:rPr>
        <w:t>โดยมูลค่ายุติธรรม</w:t>
      </w:r>
      <w:r w:rsidR="00F664EB" w:rsidRPr="007F0872">
        <w:rPr>
          <w:rFonts w:ascii="Angsana New" w:hAnsi="Angsana New" w:hint="cs"/>
          <w:sz w:val="30"/>
          <w:szCs w:val="30"/>
          <w:cs/>
        </w:rPr>
        <w:t>ของสินทรัพย์</w:t>
      </w:r>
      <w:r w:rsidR="002944AE" w:rsidRPr="007F0872">
        <w:rPr>
          <w:rFonts w:ascii="Angsana New" w:hAnsi="Angsana New" w:hint="cs"/>
          <w:sz w:val="30"/>
          <w:szCs w:val="30"/>
          <w:cs/>
        </w:rPr>
        <w:t>สุ</w:t>
      </w:r>
      <w:r w:rsidR="00F664EB" w:rsidRPr="007F0872">
        <w:rPr>
          <w:rFonts w:ascii="Angsana New" w:hAnsi="Angsana New" w:hint="cs"/>
          <w:sz w:val="30"/>
          <w:szCs w:val="30"/>
          <w:cs/>
        </w:rPr>
        <w:t>ทธิ</w:t>
      </w:r>
      <w:r w:rsidR="00EE4EE6" w:rsidRPr="007F0872">
        <w:rPr>
          <w:rFonts w:ascii="Angsana New" w:hAnsi="Angsana New" w:hint="cs"/>
          <w:sz w:val="30"/>
          <w:szCs w:val="30"/>
          <w:cs/>
        </w:rPr>
        <w:t xml:space="preserve"> ณ วัน</w:t>
      </w:r>
      <w:r w:rsidR="00F020E9" w:rsidRPr="007F0872">
        <w:rPr>
          <w:rFonts w:ascii="Angsana New" w:hAnsi="Angsana New" w:hint="cs"/>
          <w:sz w:val="30"/>
          <w:szCs w:val="30"/>
          <w:cs/>
        </w:rPr>
        <w:t>ที่</w:t>
      </w:r>
      <w:r w:rsidR="00EE4EE6" w:rsidRPr="007F0872">
        <w:rPr>
          <w:rFonts w:ascii="Angsana New" w:hAnsi="Angsana New" w:hint="cs"/>
          <w:sz w:val="30"/>
          <w:szCs w:val="30"/>
          <w:cs/>
        </w:rPr>
        <w:t>ซื้อ</w:t>
      </w:r>
      <w:r w:rsidR="00F664EB" w:rsidRPr="007F0872">
        <w:rPr>
          <w:rFonts w:ascii="Angsana New" w:hAnsi="Angsana New" w:hint="cs"/>
          <w:sz w:val="30"/>
          <w:szCs w:val="30"/>
          <w:cs/>
        </w:rPr>
        <w:t xml:space="preserve">ตามส่วนได้เสียในเงินลงทุนมีมูลค่า </w:t>
      </w:r>
      <w:r w:rsidR="0080042B" w:rsidRPr="007F0872">
        <w:rPr>
          <w:rFonts w:ascii="Angsana New" w:hAnsi="Angsana New"/>
          <w:sz w:val="30"/>
          <w:szCs w:val="30"/>
        </w:rPr>
        <w:t>8</w:t>
      </w:r>
      <w:r w:rsidR="00C1324E" w:rsidRPr="007F0872">
        <w:rPr>
          <w:rFonts w:ascii="Angsana New" w:hAnsi="Angsana New"/>
          <w:sz w:val="30"/>
          <w:szCs w:val="30"/>
        </w:rPr>
        <w:t>9.6</w:t>
      </w:r>
      <w:r w:rsidR="00F664EB" w:rsidRPr="007F0872">
        <w:rPr>
          <w:rFonts w:ascii="Angsana New" w:hAnsi="Angsana New"/>
          <w:sz w:val="30"/>
          <w:szCs w:val="30"/>
        </w:rPr>
        <w:t xml:space="preserve"> </w:t>
      </w:r>
      <w:r w:rsidR="00F664EB" w:rsidRPr="007F0872">
        <w:rPr>
          <w:rFonts w:ascii="Angsana New" w:hAnsi="Angsana New" w:hint="cs"/>
          <w:sz w:val="30"/>
          <w:szCs w:val="30"/>
          <w:cs/>
        </w:rPr>
        <w:t>ล้านบาท</w:t>
      </w:r>
      <w:r w:rsidR="00EE4EE6" w:rsidRPr="007F0872">
        <w:rPr>
          <w:rFonts w:ascii="Angsana New" w:hAnsi="Angsana New" w:hint="cs"/>
          <w:sz w:val="30"/>
          <w:szCs w:val="30"/>
          <w:cs/>
        </w:rPr>
        <w:t xml:space="preserve"> บริษัทรับรู้ค่าความนิยมที่เกิดจาก</w:t>
      </w:r>
      <w:r w:rsidR="002944AE" w:rsidRPr="007F0872">
        <w:rPr>
          <w:rFonts w:ascii="Angsana New" w:hAnsi="Angsana New" w:hint="cs"/>
          <w:sz w:val="30"/>
          <w:szCs w:val="30"/>
          <w:cs/>
        </w:rPr>
        <w:t>ผลต่างระหว่างต้นทุนเงินลงทุนและมูลค่ายุติธรรม</w:t>
      </w:r>
      <w:r w:rsidR="00012ECB" w:rsidRPr="007F0872">
        <w:rPr>
          <w:rFonts w:ascii="Angsana New" w:hAnsi="Angsana New" w:hint="cs"/>
          <w:sz w:val="30"/>
          <w:szCs w:val="30"/>
          <w:cs/>
        </w:rPr>
        <w:t>ของสินทรัพย์สุทธิ</w:t>
      </w:r>
      <w:r w:rsidR="002E7F9B" w:rsidRPr="007F0872">
        <w:rPr>
          <w:rFonts w:ascii="Angsana New" w:hAnsi="Angsana New" w:hint="cs"/>
          <w:sz w:val="30"/>
          <w:szCs w:val="30"/>
          <w:cs/>
        </w:rPr>
        <w:t>ดังกล่าว</w:t>
      </w:r>
      <w:r w:rsidR="007F0872">
        <w:rPr>
          <w:rFonts w:ascii="Angsana New" w:hAnsi="Angsana New"/>
          <w:sz w:val="30"/>
          <w:szCs w:val="30"/>
        </w:rPr>
        <w:t xml:space="preserve">  </w:t>
      </w:r>
      <w:r w:rsidR="002E7F9B" w:rsidRPr="007F0872">
        <w:rPr>
          <w:rFonts w:ascii="Angsana New" w:hAnsi="Angsana New" w:hint="cs"/>
          <w:sz w:val="30"/>
          <w:szCs w:val="30"/>
          <w:cs/>
        </w:rPr>
        <w:t xml:space="preserve"> </w:t>
      </w:r>
      <w:r w:rsidR="00EE4EE6" w:rsidRPr="007F0872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EE4EE6" w:rsidRPr="007F0872">
        <w:rPr>
          <w:rFonts w:ascii="Angsana New" w:hAnsi="Angsana New"/>
          <w:sz w:val="30"/>
          <w:szCs w:val="30"/>
        </w:rPr>
        <w:t>8.4</w:t>
      </w:r>
      <w:r w:rsidR="00EE4EE6" w:rsidRPr="007F0872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A766D3" w:rsidRPr="007F0872">
        <w:rPr>
          <w:rFonts w:ascii="Angsana New" w:hAnsi="Angsana New" w:hint="cs"/>
          <w:sz w:val="30"/>
          <w:szCs w:val="30"/>
          <w:cs/>
        </w:rPr>
        <w:t xml:space="preserve"> </w:t>
      </w:r>
      <w:r w:rsidR="002E7F9B" w:rsidRPr="007F0872">
        <w:rPr>
          <w:rFonts w:ascii="Angsana New" w:hAnsi="Angsana New" w:hint="cs"/>
          <w:sz w:val="30"/>
          <w:szCs w:val="30"/>
          <w:cs/>
        </w:rPr>
        <w:t>ซึ่งเป็นส่วนหนึ่งของต้นทุนเงินลงทุน ณ วันซื้อ</w:t>
      </w:r>
    </w:p>
    <w:p w14:paraId="5ED4FB8F" w14:textId="77777777" w:rsidR="008A5BEB" w:rsidRPr="00530B28" w:rsidRDefault="008A5BEB" w:rsidP="003B32D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spacing w:line="240" w:lineRule="auto"/>
        <w:ind w:left="540" w:right="20"/>
        <w:jc w:val="thaiDistribute"/>
        <w:rPr>
          <w:rFonts w:ascii="Angsana New" w:hAnsi="Angsana New"/>
          <w:sz w:val="30"/>
          <w:szCs w:val="30"/>
        </w:rPr>
      </w:pPr>
    </w:p>
    <w:p w14:paraId="00FB918A" w14:textId="0957ABB2" w:rsidR="00B66D67" w:rsidRPr="00530B28" w:rsidRDefault="00E70433" w:rsidP="00A07A2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="Angsana New" w:hAnsi="Angsana New"/>
          <w:b/>
          <w:bCs/>
          <w:sz w:val="30"/>
          <w:szCs w:val="30"/>
        </w:rPr>
      </w:pPr>
      <w:r w:rsidRPr="00530B28">
        <w:rPr>
          <w:rFonts w:asciiTheme="majorBidi" w:hAnsiTheme="majorBidi" w:cstheme="majorBidi" w:hint="cs"/>
          <w:b/>
          <w:bCs/>
          <w:sz w:val="30"/>
          <w:szCs w:val="30"/>
          <w:cs/>
        </w:rPr>
        <w:t>ที่ดิน อาคารและอุปกรณ์</w:t>
      </w:r>
      <w:r w:rsidR="00C46A5D" w:rsidRPr="00530B28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CF7637" w:rsidRPr="00530B28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11930BEB" w14:textId="77777777" w:rsidR="00DF3179" w:rsidRPr="00530B28" w:rsidRDefault="00B66D67" w:rsidP="00B66D6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Angsana New" w:hAnsi="Angsana New" w:cs="Angsana New"/>
          <w:sz w:val="30"/>
          <w:szCs w:val="30"/>
        </w:rPr>
      </w:pPr>
      <w:r w:rsidRPr="00530B28">
        <w:rPr>
          <w:rFonts w:ascii="Angsana New" w:hAnsi="Angsana New" w:cs="Angsana New" w:hint="cs"/>
          <w:sz w:val="30"/>
          <w:szCs w:val="30"/>
          <w:cs/>
        </w:rPr>
        <w:tab/>
      </w:r>
    </w:p>
    <w:p w14:paraId="05607A68" w14:textId="74CDADD7" w:rsidR="00B66D67" w:rsidRPr="00530B28" w:rsidRDefault="00B66D67" w:rsidP="00DF317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30B2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A501A3D" w14:textId="77777777" w:rsidR="00DF3179" w:rsidRPr="00530B28" w:rsidRDefault="00DF3179" w:rsidP="00B66D6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87D8DC7" w14:textId="12ADC4BE" w:rsidR="0008030F" w:rsidRPr="00530B28" w:rsidRDefault="005D13F4" w:rsidP="000803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530B28">
        <w:rPr>
          <w:rFonts w:ascii="Angsana New" w:hAnsi="Angsana New"/>
          <w:b/>
          <w:sz w:val="30"/>
          <w:szCs w:val="30"/>
          <w:cs/>
        </w:rPr>
        <w:t>การซื้อ จำหน่าย และโอนที่ดิน อาคารและอุปกรณ์ระหว่าง</w:t>
      </w:r>
      <w:r w:rsidR="00067376" w:rsidRPr="00665100">
        <w:rPr>
          <w:rFonts w:ascii="Angsana New" w:hAnsi="Angsana New"/>
          <w:b/>
          <w:sz w:val="30"/>
          <w:szCs w:val="30"/>
          <w:cs/>
        </w:rPr>
        <w:t xml:space="preserve">งวดเก้าเดือนสิ้นสุดวันที่ </w:t>
      </w:r>
      <w:r w:rsidR="00067376" w:rsidRPr="00665100">
        <w:rPr>
          <w:rFonts w:ascii="Angsana New" w:hAnsi="Angsana New" w:hint="cs"/>
          <w:bCs/>
          <w:sz w:val="30"/>
          <w:szCs w:val="30"/>
        </w:rPr>
        <w:t>30</w:t>
      </w:r>
      <w:r w:rsidR="00067376" w:rsidRPr="00665100">
        <w:rPr>
          <w:rFonts w:ascii="Angsana New" w:hAnsi="Angsana New" w:hint="cs"/>
          <w:b/>
          <w:sz w:val="30"/>
          <w:szCs w:val="30"/>
        </w:rPr>
        <w:t xml:space="preserve"> </w:t>
      </w:r>
      <w:r w:rsidR="00067376" w:rsidRPr="00665100">
        <w:rPr>
          <w:rFonts w:ascii="Angsana New" w:hAnsi="Angsana New"/>
          <w:b/>
          <w:sz w:val="30"/>
          <w:szCs w:val="30"/>
          <w:cs/>
        </w:rPr>
        <w:t>กันยายน</w:t>
      </w:r>
      <w:r w:rsidR="008A5BEB" w:rsidRPr="00530B2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7F5A8C" w:rsidRPr="00530B28">
        <w:rPr>
          <w:rFonts w:ascii="Angsana New" w:hAnsi="Angsana New"/>
          <w:bCs/>
          <w:sz w:val="30"/>
          <w:szCs w:val="30"/>
        </w:rPr>
        <w:t>256</w:t>
      </w:r>
      <w:r w:rsidR="0059331A" w:rsidRPr="00530B28">
        <w:rPr>
          <w:rFonts w:ascii="Angsana New" w:hAnsi="Angsana New"/>
          <w:bCs/>
          <w:sz w:val="30"/>
          <w:szCs w:val="30"/>
        </w:rPr>
        <w:t>7</w:t>
      </w:r>
      <w:r w:rsidR="0008030F" w:rsidRPr="00530B28">
        <w:rPr>
          <w:rFonts w:ascii="Angsana New" w:hAnsi="Angsana New" w:hint="cs"/>
          <w:b/>
          <w:sz w:val="30"/>
          <w:szCs w:val="30"/>
          <w:cs/>
        </w:rPr>
        <w:t xml:space="preserve"> มีดังนี้</w:t>
      </w:r>
    </w:p>
    <w:p w14:paraId="0D531D89" w14:textId="77777777" w:rsidR="008A5BEB" w:rsidRPr="00530B28" w:rsidRDefault="008A5BEB" w:rsidP="000803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41"/>
        <w:gridCol w:w="1202"/>
        <w:gridCol w:w="241"/>
        <w:gridCol w:w="1198"/>
        <w:gridCol w:w="268"/>
        <w:gridCol w:w="1260"/>
      </w:tblGrid>
      <w:tr w:rsidR="00530B28" w:rsidRPr="00530B28" w14:paraId="28408CB9" w14:textId="77777777" w:rsidTr="00824CD1">
        <w:trPr>
          <w:trHeight w:val="335"/>
          <w:tblHeader/>
        </w:trPr>
        <w:tc>
          <w:tcPr>
            <w:tcW w:w="1971" w:type="pct"/>
            <w:vAlign w:val="bottom"/>
          </w:tcPr>
          <w:p w14:paraId="7A2F4468" w14:textId="77777777" w:rsidR="0008030F" w:rsidRPr="00530B28" w:rsidRDefault="0008030F" w:rsidP="00824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4" w:type="pct"/>
            <w:gridSpan w:val="3"/>
            <w:vAlign w:val="bottom"/>
          </w:tcPr>
          <w:p w14:paraId="026031B6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F5FC432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pct"/>
            <w:gridSpan w:val="3"/>
            <w:vAlign w:val="bottom"/>
          </w:tcPr>
          <w:p w14:paraId="57F68B08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B28" w:rsidRPr="00530B28" w14:paraId="05CF2BF0" w14:textId="77777777" w:rsidTr="00824CD1">
        <w:trPr>
          <w:trHeight w:val="1109"/>
          <w:tblHeader/>
        </w:trPr>
        <w:tc>
          <w:tcPr>
            <w:tcW w:w="1971" w:type="pct"/>
            <w:vAlign w:val="bottom"/>
          </w:tcPr>
          <w:p w14:paraId="4F634E60" w14:textId="77777777" w:rsidR="0008030F" w:rsidRPr="00530B28" w:rsidRDefault="0008030F" w:rsidP="00824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2FC2A96B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59EA40F7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  <w:r w:rsidRPr="00530B28">
              <w:rPr>
                <w:rFonts w:ascii="Angsana New" w:hAnsi="Angsana New" w:cs="Angsana New" w:hint="cs"/>
                <w:sz w:val="30"/>
                <w:szCs w:val="30"/>
              </w:rPr>
              <w:t xml:space="preserve"> -</w:t>
            </w: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0ACB2E6F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FC0FE9D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19F49FE9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530B28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58A75D13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7AA7AEB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523A5B1E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  <w:r w:rsidRPr="00530B28">
              <w:rPr>
                <w:rFonts w:ascii="Angsana New" w:hAnsi="Angsana New" w:cs="Angsana New" w:hint="cs"/>
                <w:sz w:val="30"/>
                <w:szCs w:val="30"/>
              </w:rPr>
              <w:t xml:space="preserve"> -</w:t>
            </w: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3" w:type="pct"/>
          </w:tcPr>
          <w:p w14:paraId="23C66E42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E80A416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782385C1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530B28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30B28" w:rsidRPr="00530B28" w14:paraId="2201712F" w14:textId="77777777" w:rsidTr="00824CD1">
        <w:trPr>
          <w:tblHeader/>
        </w:trPr>
        <w:tc>
          <w:tcPr>
            <w:tcW w:w="1971" w:type="pct"/>
          </w:tcPr>
          <w:p w14:paraId="77D53C2C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9" w:type="pct"/>
            <w:gridSpan w:val="7"/>
          </w:tcPr>
          <w:p w14:paraId="4A7267B5" w14:textId="77777777" w:rsidR="0008030F" w:rsidRPr="00530B28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2B74" w:rsidRPr="00530B28" w14:paraId="21E07BF4" w14:textId="77777777" w:rsidTr="00824CD1">
        <w:trPr>
          <w:tblHeader/>
        </w:trPr>
        <w:tc>
          <w:tcPr>
            <w:tcW w:w="1971" w:type="pct"/>
          </w:tcPr>
          <w:p w14:paraId="7C0544AA" w14:textId="32999991" w:rsidR="00442B74" w:rsidRPr="00530B28" w:rsidRDefault="00442B74" w:rsidP="00442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73" w:type="pct"/>
          </w:tcPr>
          <w:p w14:paraId="712827D0" w14:textId="3C247F25" w:rsidR="00442B74" w:rsidRPr="00530B28" w:rsidRDefault="00423833" w:rsidP="00442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833">
              <w:rPr>
                <w:rFonts w:ascii="Angsana New" w:hAnsi="Angsana New" w:cs="Angsana New"/>
                <w:sz w:val="30"/>
                <w:szCs w:val="30"/>
              </w:rPr>
              <w:t>3,254</w:t>
            </w:r>
          </w:p>
        </w:tc>
        <w:tc>
          <w:tcPr>
            <w:tcW w:w="129" w:type="pct"/>
          </w:tcPr>
          <w:p w14:paraId="2C8C52B8" w14:textId="77777777" w:rsidR="00442B74" w:rsidRPr="00530B28" w:rsidRDefault="00442B74" w:rsidP="00442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1E4E35F0" w14:textId="04A0B270" w:rsidR="00442B74" w:rsidRPr="00530B28" w:rsidRDefault="00442B74" w:rsidP="00442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(59)</w:t>
            </w:r>
          </w:p>
        </w:tc>
        <w:tc>
          <w:tcPr>
            <w:tcW w:w="129" w:type="pct"/>
          </w:tcPr>
          <w:p w14:paraId="3977EA8A" w14:textId="77777777" w:rsidR="00442B74" w:rsidRPr="00530B28" w:rsidRDefault="00442B74" w:rsidP="00442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86D8C5F" w14:textId="1CA1C61E" w:rsidR="00442B74" w:rsidRPr="00530B28" w:rsidRDefault="00442B74" w:rsidP="00442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3,254</w:t>
            </w:r>
          </w:p>
        </w:tc>
        <w:tc>
          <w:tcPr>
            <w:tcW w:w="143" w:type="pct"/>
          </w:tcPr>
          <w:p w14:paraId="2DAEE2FE" w14:textId="77777777" w:rsidR="00442B74" w:rsidRPr="00530B28" w:rsidRDefault="00442B74" w:rsidP="00442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946F2E1" w14:textId="3C57F753" w:rsidR="00442B74" w:rsidRPr="00530B28" w:rsidRDefault="00442B74" w:rsidP="00442B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(59)</w:t>
            </w:r>
          </w:p>
        </w:tc>
      </w:tr>
      <w:tr w:rsidR="00642164" w:rsidRPr="00530B28" w14:paraId="49874FAE" w14:textId="77777777" w:rsidTr="00824CD1">
        <w:trPr>
          <w:tblHeader/>
        </w:trPr>
        <w:tc>
          <w:tcPr>
            <w:tcW w:w="1971" w:type="pct"/>
          </w:tcPr>
          <w:p w14:paraId="2976D3AB" w14:textId="77777777" w:rsidR="00642164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  <w:p w14:paraId="45346B13" w14:textId="284E0C9A" w:rsidR="00642164" w:rsidRPr="00530B28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          </w:t>
            </w:r>
          </w:p>
        </w:tc>
        <w:tc>
          <w:tcPr>
            <w:tcW w:w="673" w:type="pct"/>
          </w:tcPr>
          <w:p w14:paraId="32715398" w14:textId="54B10EE6" w:rsidR="00642164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</w:t>
            </w:r>
            <w:r w:rsidR="00423833" w:rsidRPr="00423833">
              <w:rPr>
                <w:rFonts w:ascii="Angsana New" w:hAnsi="Angsana New" w:cs="Angsana New"/>
                <w:sz w:val="30"/>
                <w:szCs w:val="30"/>
              </w:rPr>
              <w:t>1,000</w:t>
            </w:r>
          </w:p>
          <w:p w14:paraId="06FC8562" w14:textId="7B11F75E" w:rsidR="00642164" w:rsidRPr="00442B74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              230</w:t>
            </w:r>
          </w:p>
        </w:tc>
        <w:tc>
          <w:tcPr>
            <w:tcW w:w="129" w:type="pct"/>
          </w:tcPr>
          <w:p w14:paraId="2095AD09" w14:textId="77777777" w:rsidR="00642164" w:rsidRPr="00530B28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7407EF08" w14:textId="77777777" w:rsidR="00642164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291C0119" w14:textId="5483DBD0" w:rsidR="00642164" w:rsidRPr="00530B28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cs="Angsana New"/>
              </w:rPr>
              <w:t xml:space="preserve">                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262D2DB" w14:textId="77777777" w:rsidR="00642164" w:rsidRPr="00530B28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6C0E0303" w14:textId="77777777" w:rsidR="00642164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934</w:t>
            </w:r>
          </w:p>
          <w:p w14:paraId="143FECEF" w14:textId="7F5E0A24" w:rsidR="00642164" w:rsidRPr="00530B28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230</w:t>
            </w:r>
          </w:p>
        </w:tc>
        <w:tc>
          <w:tcPr>
            <w:tcW w:w="143" w:type="pct"/>
          </w:tcPr>
          <w:p w14:paraId="73714A56" w14:textId="77777777" w:rsidR="00642164" w:rsidRPr="00530B28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44A6B3B9" w14:textId="77777777" w:rsidR="00642164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  <w:p w14:paraId="5C3DCA50" w14:textId="4A4999BF" w:rsidR="00642164" w:rsidRPr="00442B74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jc w:val="both"/>
            </w:pPr>
            <w:r>
              <w:rPr>
                <w:rFonts w:cs="Angsana New"/>
              </w:rPr>
              <w:t xml:space="preserve">                 </w:t>
            </w: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42164" w:rsidRPr="00530B28" w14:paraId="0204F020" w14:textId="77777777" w:rsidTr="00824CD1">
        <w:trPr>
          <w:tblHeader/>
        </w:trPr>
        <w:tc>
          <w:tcPr>
            <w:tcW w:w="1971" w:type="pct"/>
          </w:tcPr>
          <w:p w14:paraId="4AE8CCD2" w14:textId="41F0B13D" w:rsidR="00642164" w:rsidRPr="00530B28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3" w:type="pct"/>
          </w:tcPr>
          <w:p w14:paraId="60067253" w14:textId="479155F8" w:rsidR="00642164" w:rsidRPr="00530B28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</w:t>
            </w:r>
            <w:r w:rsidR="00521702">
              <w:rPr>
                <w:rFonts w:ascii="Angsana New" w:hAnsi="Angsana New" w:cs="Angsana New"/>
                <w:sz w:val="30"/>
                <w:szCs w:val="30"/>
              </w:rPr>
              <w:t>608</w:t>
            </w:r>
          </w:p>
        </w:tc>
        <w:tc>
          <w:tcPr>
            <w:tcW w:w="129" w:type="pct"/>
          </w:tcPr>
          <w:p w14:paraId="725CB26A" w14:textId="77777777" w:rsidR="00642164" w:rsidRPr="00530B28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69358BA9" w14:textId="60649477" w:rsidR="00642164" w:rsidRPr="00530B28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63BB5AD" w14:textId="77777777" w:rsidR="00642164" w:rsidRPr="00530B28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BB57B2C" w14:textId="08B520CC" w:rsidR="00642164" w:rsidRPr="00530B28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9,370</w:t>
            </w:r>
          </w:p>
        </w:tc>
        <w:tc>
          <w:tcPr>
            <w:tcW w:w="143" w:type="pct"/>
          </w:tcPr>
          <w:p w14:paraId="7C433234" w14:textId="77777777" w:rsidR="00642164" w:rsidRPr="00530B28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38E9F265" w14:textId="7233B4BB" w:rsidR="00642164" w:rsidRPr="00530B28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42164" w:rsidRPr="00530B28" w14:paraId="53BC0CF6" w14:textId="77777777">
        <w:trPr>
          <w:tblHeader/>
        </w:trPr>
        <w:tc>
          <w:tcPr>
            <w:tcW w:w="1971" w:type="pct"/>
          </w:tcPr>
          <w:p w14:paraId="13D2370F" w14:textId="01673C39" w:rsidR="00642164" w:rsidRPr="00530B28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296FA24" w14:textId="3AB7C622" w:rsidR="00642164" w:rsidRPr="00530B28" w:rsidRDefault="00423833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833">
              <w:rPr>
                <w:rFonts w:ascii="Angsana New" w:hAnsi="Angsana New" w:cs="Angsana New"/>
                <w:sz w:val="30"/>
                <w:szCs w:val="30"/>
              </w:rPr>
              <w:t>184,218</w:t>
            </w:r>
          </w:p>
        </w:tc>
        <w:tc>
          <w:tcPr>
            <w:tcW w:w="129" w:type="pct"/>
          </w:tcPr>
          <w:p w14:paraId="7506F9B0" w14:textId="77777777" w:rsidR="00642164" w:rsidRPr="00530B28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27A5C123" w14:textId="7B8B7CFF" w:rsidR="00642164" w:rsidRPr="00530B28" w:rsidRDefault="00423833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8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087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238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F0872">
              <w:rPr>
                <w:rFonts w:ascii="Angsana New" w:hAnsi="Angsana New" w:cs="Angsana New"/>
                <w:sz w:val="30"/>
                <w:szCs w:val="30"/>
              </w:rPr>
              <w:t>943</w:t>
            </w:r>
            <w:r w:rsidRPr="0042383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1CEF315C" w14:textId="77777777" w:rsidR="00642164" w:rsidRPr="00530B28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F456181" w14:textId="1A657AC9" w:rsidR="00642164" w:rsidRPr="00530B28" w:rsidRDefault="00423833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833">
              <w:rPr>
                <w:rFonts w:ascii="Angsana New" w:hAnsi="Angsana New" w:cs="Angsana New"/>
                <w:sz w:val="30"/>
                <w:szCs w:val="30"/>
              </w:rPr>
              <w:t>184,218</w:t>
            </w:r>
          </w:p>
        </w:tc>
        <w:tc>
          <w:tcPr>
            <w:tcW w:w="143" w:type="pct"/>
          </w:tcPr>
          <w:p w14:paraId="43BA457D" w14:textId="77777777" w:rsidR="00642164" w:rsidRPr="00530B28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5C08AC04" w14:textId="6DF74F81" w:rsidR="00642164" w:rsidRPr="00530B28" w:rsidRDefault="00423833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833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7F0872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423833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F0872">
              <w:rPr>
                <w:rFonts w:ascii="Angsana New" w:hAnsi="Angsana New" w:cs="Angsana New"/>
                <w:sz w:val="30"/>
                <w:szCs w:val="30"/>
              </w:rPr>
              <w:t>943</w:t>
            </w:r>
            <w:r w:rsidRPr="0042383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42164" w:rsidRPr="00530B28" w14:paraId="3107313A" w14:textId="77777777" w:rsidTr="006E190A">
        <w:trPr>
          <w:trHeight w:val="199"/>
          <w:tblHeader/>
        </w:trPr>
        <w:tc>
          <w:tcPr>
            <w:tcW w:w="1971" w:type="pct"/>
          </w:tcPr>
          <w:p w14:paraId="127CB087" w14:textId="563C4246" w:rsidR="00642164" w:rsidRPr="00530B28" w:rsidRDefault="00642164" w:rsidP="0064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548CE7A9" w14:textId="79196A7F" w:rsidR="00642164" w:rsidRPr="00530B28" w:rsidRDefault="00423833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8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198,</w:t>
            </w:r>
            <w:r w:rsidR="005217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129" w:type="pct"/>
          </w:tcPr>
          <w:p w14:paraId="3CA02D37" w14:textId="77777777" w:rsidR="00642164" w:rsidRPr="00530B28" w:rsidRDefault="00642164" w:rsidP="0064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67F36341" w14:textId="14B4651E" w:rsidR="00642164" w:rsidRPr="00530B28" w:rsidRDefault="00423833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238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F0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4238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F08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002</w:t>
            </w:r>
            <w:r w:rsidRPr="004238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9" w:type="pct"/>
          </w:tcPr>
          <w:p w14:paraId="7F33B15E" w14:textId="77777777" w:rsidR="00642164" w:rsidRPr="00530B28" w:rsidRDefault="00642164" w:rsidP="00642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7D284D8B" w14:textId="6E6483D8" w:rsidR="00642164" w:rsidRPr="00530B28" w:rsidRDefault="00423833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8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198,006</w:t>
            </w:r>
          </w:p>
        </w:tc>
        <w:tc>
          <w:tcPr>
            <w:tcW w:w="143" w:type="pct"/>
          </w:tcPr>
          <w:p w14:paraId="0E33CB01" w14:textId="77777777" w:rsidR="00642164" w:rsidRPr="00530B28" w:rsidRDefault="00642164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73FFA26D" w14:textId="33FB7148" w:rsidR="00642164" w:rsidRPr="00530B28" w:rsidRDefault="00423833" w:rsidP="006421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8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7F08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4238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7F0872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002</w:t>
            </w:r>
            <w:r w:rsidRPr="004238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639C92D7" w14:textId="65D9D718" w:rsidR="008A5BEB" w:rsidRPr="00530B28" w:rsidRDefault="008A5BEB" w:rsidP="007B413C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711D901A" w14:textId="162E343A" w:rsidR="00B652C2" w:rsidRPr="00530B28" w:rsidRDefault="00B652C2" w:rsidP="007B413C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  <w:cs/>
        </w:rPr>
      </w:pPr>
    </w:p>
    <w:p w14:paraId="05965570" w14:textId="38438BA4" w:rsidR="00B652C2" w:rsidRPr="00530B28" w:rsidRDefault="00B652C2" w:rsidP="007B413C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202603FE" w14:textId="6D73E948" w:rsidR="00B652C2" w:rsidRPr="00530B28" w:rsidRDefault="00B652C2" w:rsidP="007B413C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70C35F82" w14:textId="2D9C635C" w:rsidR="007B413C" w:rsidRPr="00530B28" w:rsidRDefault="007B413C" w:rsidP="007B413C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530B28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lastRenderedPageBreak/>
        <w:t>การค้ำประกัน</w:t>
      </w:r>
    </w:p>
    <w:p w14:paraId="1233F212" w14:textId="77777777" w:rsidR="007B413C" w:rsidRPr="00530B28" w:rsidRDefault="007B413C" w:rsidP="007B413C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DDA491E" w14:textId="473FF8F2" w:rsidR="007B413C" w:rsidRPr="00530B28" w:rsidRDefault="007B413C" w:rsidP="003B32D8">
      <w:pPr>
        <w:tabs>
          <w:tab w:val="clear" w:pos="227"/>
          <w:tab w:val="clear" w:pos="454"/>
          <w:tab w:val="left" w:pos="540"/>
        </w:tabs>
        <w:ind w:left="540" w:right="117"/>
        <w:jc w:val="thaiDistribute"/>
        <w:rPr>
          <w:rFonts w:ascii="Angsana New" w:hAnsi="Angsana New" w:cs="Angsana New"/>
          <w:sz w:val="30"/>
          <w:szCs w:val="30"/>
        </w:rPr>
      </w:pPr>
      <w:r w:rsidRPr="00530B28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A5BEB" w:rsidRPr="00530B28">
        <w:rPr>
          <w:rFonts w:ascii="Angsana New" w:hAnsi="Angsana New" w:cs="Angsana New"/>
          <w:sz w:val="30"/>
          <w:szCs w:val="30"/>
        </w:rPr>
        <w:t xml:space="preserve">30 </w:t>
      </w:r>
      <w:r w:rsidR="00067376" w:rsidRPr="0066510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59331A" w:rsidRPr="00530B2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44612" w:rsidRPr="00530B28">
        <w:rPr>
          <w:rFonts w:ascii="Angsana New" w:hAnsi="Angsana New" w:cs="Angsana New" w:hint="cs"/>
          <w:sz w:val="30"/>
          <w:szCs w:val="30"/>
        </w:rPr>
        <w:t>256</w:t>
      </w:r>
      <w:r w:rsidR="0059331A" w:rsidRPr="00530B28">
        <w:rPr>
          <w:rFonts w:ascii="Angsana New" w:hAnsi="Angsana New" w:cs="Angsana New"/>
          <w:sz w:val="30"/>
          <w:szCs w:val="30"/>
        </w:rPr>
        <w:t>7</w:t>
      </w:r>
      <w:r w:rsidRPr="00530B28">
        <w:rPr>
          <w:rFonts w:ascii="Angsana New" w:hAnsi="Angsana New" w:cs="Angsana New" w:hint="cs"/>
          <w:sz w:val="30"/>
          <w:szCs w:val="30"/>
        </w:rPr>
        <w:t xml:space="preserve"> </w:t>
      </w:r>
      <w:r w:rsidRPr="00530B28">
        <w:rPr>
          <w:rFonts w:ascii="Angsana New" w:hAnsi="Angsana New" w:cs="Angsana New" w:hint="cs"/>
          <w:sz w:val="30"/>
          <w:szCs w:val="30"/>
          <w:cs/>
        </w:rPr>
        <w:t>ทรัพย์สินของกลุ่มบริษัท</w:t>
      </w:r>
      <w:r w:rsidR="005F1191" w:rsidRPr="00530B28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9014D4" w:rsidRPr="00530B28">
        <w:rPr>
          <w:rFonts w:ascii="Angsana New" w:hAnsi="Angsana New" w:cs="Angsana New"/>
          <w:sz w:val="30"/>
          <w:szCs w:val="30"/>
        </w:rPr>
        <w:t xml:space="preserve"> </w:t>
      </w:r>
      <w:r w:rsidRPr="00530B28">
        <w:rPr>
          <w:rFonts w:ascii="Angsana New" w:hAnsi="Angsana New" w:cs="Angsana New" w:hint="cs"/>
          <w:sz w:val="30"/>
          <w:szCs w:val="30"/>
          <w:cs/>
        </w:rPr>
        <w:t>มูลค่าตามบัญชีจำนวน</w:t>
      </w:r>
      <w:r w:rsidR="00BC508B">
        <w:rPr>
          <w:rFonts w:ascii="Angsana New" w:hAnsi="Angsana New" w:cs="Angsana New"/>
          <w:sz w:val="30"/>
          <w:szCs w:val="30"/>
        </w:rPr>
        <w:t xml:space="preserve"> 521.2</w:t>
      </w:r>
      <w:r w:rsidR="008A5BEB" w:rsidRPr="00530B28">
        <w:rPr>
          <w:rFonts w:ascii="Angsana New" w:hAnsi="Angsana New" w:cs="Angsana New"/>
          <w:sz w:val="30"/>
          <w:szCs w:val="30"/>
        </w:rPr>
        <w:t xml:space="preserve"> </w:t>
      </w:r>
      <w:r w:rsidRPr="00530B2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F1191" w:rsidRPr="00530B2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F1191" w:rsidRPr="00530B28">
        <w:rPr>
          <w:rFonts w:ascii="Angsana New" w:hAnsi="Angsana New" w:cs="Angsana New" w:hint="cs"/>
          <w:sz w:val="30"/>
          <w:szCs w:val="30"/>
          <w:cs/>
        </w:rPr>
        <w:t>แล</w:t>
      </w:r>
      <w:r w:rsidR="00F013B9" w:rsidRPr="00530B28">
        <w:rPr>
          <w:rFonts w:ascii="Angsana New" w:hAnsi="Angsana New" w:cs="Angsana New" w:hint="cs"/>
          <w:sz w:val="30"/>
          <w:szCs w:val="30"/>
          <w:cs/>
        </w:rPr>
        <w:t>ะ</w:t>
      </w:r>
      <w:r w:rsidR="00FD780B" w:rsidRPr="00530B28">
        <w:rPr>
          <w:rFonts w:ascii="Angsana New" w:hAnsi="Angsana New" w:cs="Angsana New"/>
          <w:sz w:val="30"/>
          <w:szCs w:val="30"/>
        </w:rPr>
        <w:t xml:space="preserve"> </w:t>
      </w:r>
      <w:r w:rsidR="00BC508B">
        <w:rPr>
          <w:rFonts w:ascii="Angsana New" w:hAnsi="Angsana New" w:cs="Angsana New"/>
          <w:sz w:val="30"/>
          <w:szCs w:val="30"/>
        </w:rPr>
        <w:t>475.5</w:t>
      </w:r>
      <w:r w:rsidR="004A3F73" w:rsidRPr="00530B28">
        <w:rPr>
          <w:rFonts w:ascii="Angsana New" w:hAnsi="Angsana New" w:cs="Angsana New"/>
          <w:sz w:val="30"/>
          <w:szCs w:val="30"/>
        </w:rPr>
        <w:t xml:space="preserve"> </w:t>
      </w:r>
      <w:r w:rsidR="00F013B9" w:rsidRPr="00530B28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014D4" w:rsidRPr="00530B28">
        <w:rPr>
          <w:rFonts w:ascii="Angsana New" w:hAnsi="Angsana New" w:cs="Angsana New"/>
          <w:sz w:val="30"/>
          <w:szCs w:val="30"/>
        </w:rPr>
        <w:t xml:space="preserve"> </w:t>
      </w:r>
      <w:r w:rsidR="009014D4" w:rsidRPr="00530B28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5F1191" w:rsidRPr="00530B2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530B28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944612" w:rsidRPr="00530B28">
        <w:rPr>
          <w:rFonts w:ascii="Angsana New" w:hAnsi="Angsana New" w:cs="Angsana New" w:hint="cs"/>
          <w:i/>
          <w:iCs/>
          <w:sz w:val="30"/>
          <w:szCs w:val="30"/>
        </w:rPr>
        <w:t xml:space="preserve">31 </w:t>
      </w:r>
      <w:r w:rsidR="004A3F73" w:rsidRPr="00530B2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4A3F73" w:rsidRPr="00530B28">
        <w:rPr>
          <w:rFonts w:ascii="Angsana New" w:hAnsi="Angsana New" w:cs="Angsana New"/>
          <w:i/>
          <w:iCs/>
          <w:sz w:val="30"/>
          <w:szCs w:val="30"/>
        </w:rPr>
        <w:t>2566</w:t>
      </w:r>
      <w:r w:rsidRPr="00530B28">
        <w:rPr>
          <w:rFonts w:ascii="Angsana New" w:hAnsi="Angsana New" w:cs="Angsana New" w:hint="cs"/>
          <w:i/>
          <w:iCs/>
          <w:sz w:val="30"/>
          <w:szCs w:val="30"/>
          <w:cs/>
        </w:rPr>
        <w:t>:</w:t>
      </w:r>
      <w:r w:rsidRPr="00530B28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4A3F73" w:rsidRPr="00530B28">
        <w:rPr>
          <w:rFonts w:ascii="Angsana New" w:hAnsi="Angsana New" w:cs="Angsana New"/>
          <w:i/>
          <w:iCs/>
          <w:sz w:val="30"/>
          <w:szCs w:val="30"/>
        </w:rPr>
        <w:t>5</w:t>
      </w:r>
      <w:r w:rsidR="00F25A27" w:rsidRPr="00530B28">
        <w:rPr>
          <w:rFonts w:ascii="Angsana New" w:hAnsi="Angsana New" w:cs="Angsana New"/>
          <w:i/>
          <w:iCs/>
          <w:sz w:val="30"/>
          <w:szCs w:val="30"/>
        </w:rPr>
        <w:t>34.9</w:t>
      </w:r>
      <w:r w:rsidR="007F5A8C" w:rsidRPr="00530B2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530B2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7F5A8C" w:rsidRPr="00530B2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F5A8C" w:rsidRPr="00530B2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7F5A8C" w:rsidRPr="00530B28">
        <w:rPr>
          <w:rFonts w:ascii="Angsana New" w:hAnsi="Angsana New" w:cs="Angsana New"/>
          <w:i/>
          <w:iCs/>
          <w:sz w:val="30"/>
          <w:szCs w:val="30"/>
        </w:rPr>
        <w:t>4</w:t>
      </w:r>
      <w:r w:rsidR="00F25A27" w:rsidRPr="00530B28">
        <w:rPr>
          <w:rFonts w:ascii="Angsana New" w:hAnsi="Angsana New" w:cs="Angsana New"/>
          <w:i/>
          <w:iCs/>
          <w:sz w:val="30"/>
          <w:szCs w:val="30"/>
        </w:rPr>
        <w:t>87.6</w:t>
      </w:r>
      <w:r w:rsidR="007F5A8C" w:rsidRPr="00530B28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F5A8C" w:rsidRPr="00530B28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530B28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) </w:t>
      </w:r>
      <w:r w:rsidRPr="00530B28">
        <w:rPr>
          <w:rFonts w:ascii="Angsana New" w:hAnsi="Angsana New" w:cs="Angsana New" w:hint="cs"/>
          <w:sz w:val="30"/>
          <w:szCs w:val="30"/>
          <w:cs/>
        </w:rPr>
        <w:t>ใช้เพื่อเป็นหลักประกันวงเงินกู้ยืมระยะสั้นจากสถาบันการเงิน</w:t>
      </w:r>
    </w:p>
    <w:p w14:paraId="486B48B0" w14:textId="77777777" w:rsidR="00B652C2" w:rsidRPr="00530B28" w:rsidRDefault="00B652C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14:paraId="06EF1517" w14:textId="54E74C69" w:rsidR="007619AD" w:rsidRPr="00530B28" w:rsidRDefault="007619AD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530B2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สินทรัพย์สิทธิการใช้</w:t>
      </w:r>
    </w:p>
    <w:p w14:paraId="6EC4F4C9" w14:textId="77777777" w:rsidR="00037C22" w:rsidRPr="00530B28" w:rsidRDefault="00037C2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09D77E9B" w14:textId="4DB86D61" w:rsidR="00857517" w:rsidRPr="00530B28" w:rsidRDefault="00857517" w:rsidP="00F51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30B28">
        <w:rPr>
          <w:rFonts w:ascii="Angsana New" w:hAnsi="Angsana New" w:cs="Angsana New" w:hint="cs"/>
          <w:spacing w:val="-2"/>
          <w:sz w:val="30"/>
          <w:szCs w:val="30"/>
          <w:cs/>
        </w:rPr>
        <w:t>รายการเคลื่อนไหวของสินทรัพย์สิทธิการใช้ระหว่าง</w:t>
      </w:r>
      <w:r w:rsidR="00067376" w:rsidRPr="00665100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งวดเก้าเดือนสิ้นสุดวันที่ </w:t>
      </w:r>
      <w:r w:rsidR="00067376" w:rsidRPr="00665100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067376" w:rsidRPr="00665100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="004A3F73" w:rsidRPr="00530B2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5A8C" w:rsidRPr="00530B28">
        <w:rPr>
          <w:rFonts w:ascii="Angsana New" w:hAnsi="Angsana New" w:cs="Angsana New"/>
          <w:spacing w:val="-2"/>
          <w:sz w:val="30"/>
          <w:szCs w:val="30"/>
        </w:rPr>
        <w:t>256</w:t>
      </w:r>
      <w:r w:rsidR="004A3F73" w:rsidRPr="00530B28">
        <w:rPr>
          <w:rFonts w:ascii="Angsana New" w:hAnsi="Angsana New" w:cs="Angsana New"/>
          <w:spacing w:val="-2"/>
          <w:sz w:val="30"/>
          <w:szCs w:val="30"/>
        </w:rPr>
        <w:t>7</w:t>
      </w:r>
      <w:r w:rsidRPr="00530B2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มีดังนี้</w:t>
      </w:r>
    </w:p>
    <w:p w14:paraId="2B20BC8D" w14:textId="77777777" w:rsidR="00857517" w:rsidRPr="00530B28" w:rsidRDefault="00857517" w:rsidP="00857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5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270"/>
        <w:gridCol w:w="1170"/>
        <w:gridCol w:w="236"/>
        <w:gridCol w:w="1240"/>
        <w:gridCol w:w="242"/>
        <w:gridCol w:w="1153"/>
        <w:gridCol w:w="345"/>
        <w:gridCol w:w="1142"/>
      </w:tblGrid>
      <w:tr w:rsidR="00530B28" w:rsidRPr="00530B28" w14:paraId="56D16E40" w14:textId="77777777">
        <w:tc>
          <w:tcPr>
            <w:tcW w:w="2610" w:type="dxa"/>
          </w:tcPr>
          <w:p w14:paraId="21EE4890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4D627FE6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0B28" w:rsidRPr="00530B28" w14:paraId="5BA5B2D2" w14:textId="77777777" w:rsidTr="780ECCE9">
        <w:tc>
          <w:tcPr>
            <w:tcW w:w="2610" w:type="dxa"/>
          </w:tcPr>
          <w:p w14:paraId="3B7F62F8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049624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0B8F2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3FBE5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3742F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CACE971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42" w:type="dxa"/>
          </w:tcPr>
          <w:p w14:paraId="708480FE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26559486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5" w:type="dxa"/>
          </w:tcPr>
          <w:p w14:paraId="3C2FA316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0A9044A2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530B28" w14:paraId="0291393C" w14:textId="77777777" w:rsidTr="780ECCE9">
        <w:tc>
          <w:tcPr>
            <w:tcW w:w="2610" w:type="dxa"/>
          </w:tcPr>
          <w:p w14:paraId="7ECA166D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CB4245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5BA0F7B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F0C748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191A210D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A72A7FF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2" w:type="dxa"/>
          </w:tcPr>
          <w:p w14:paraId="3BA3A4EC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0FFACFEC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45" w:type="dxa"/>
          </w:tcPr>
          <w:p w14:paraId="24075093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7AAE7F3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530B28" w:rsidRPr="00530B28" w14:paraId="4ACAF990" w14:textId="77777777">
        <w:tc>
          <w:tcPr>
            <w:tcW w:w="2610" w:type="dxa"/>
          </w:tcPr>
          <w:p w14:paraId="184D721D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68" w:type="dxa"/>
            <w:gridSpan w:val="9"/>
          </w:tcPr>
          <w:p w14:paraId="6E1F88AB" w14:textId="77777777" w:rsidR="00857517" w:rsidRPr="00530B28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2952" w:right="-180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530B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530B28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530B28" w:rsidRPr="00530B28" w14:paraId="29AC4BF0" w14:textId="77777777" w:rsidTr="780ECCE9">
        <w:tc>
          <w:tcPr>
            <w:tcW w:w="2610" w:type="dxa"/>
          </w:tcPr>
          <w:p w14:paraId="67D4E373" w14:textId="32E03FE6" w:rsidR="007F5A8C" w:rsidRPr="00530B28" w:rsidRDefault="007F5A8C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530B28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530B2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="004A3F73" w:rsidRPr="00530B2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6D26A052" w14:textId="179E83E5" w:rsidR="007F5A8C" w:rsidRPr="00530B28" w:rsidRDefault="00BD22F8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19,143</w:t>
            </w:r>
          </w:p>
        </w:tc>
        <w:tc>
          <w:tcPr>
            <w:tcW w:w="270" w:type="dxa"/>
          </w:tcPr>
          <w:p w14:paraId="7DE1590E" w14:textId="77777777" w:rsidR="007F5A8C" w:rsidRPr="00530B28" w:rsidRDefault="007F5A8C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22643F" w14:textId="69A1CCA9" w:rsidR="007F5A8C" w:rsidRPr="00530B28" w:rsidRDefault="00BD22F8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22,641</w:t>
            </w:r>
          </w:p>
        </w:tc>
        <w:tc>
          <w:tcPr>
            <w:tcW w:w="236" w:type="dxa"/>
            <w:shd w:val="clear" w:color="auto" w:fill="auto"/>
          </w:tcPr>
          <w:p w14:paraId="476CAFF6" w14:textId="77777777" w:rsidR="007F5A8C" w:rsidRPr="00530B28" w:rsidRDefault="007F5A8C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2FA73980" w14:textId="0B046E11" w:rsidR="007F5A8C" w:rsidRPr="00530B28" w:rsidRDefault="00BD22F8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12,106</w:t>
            </w:r>
          </w:p>
        </w:tc>
        <w:tc>
          <w:tcPr>
            <w:tcW w:w="242" w:type="dxa"/>
          </w:tcPr>
          <w:p w14:paraId="3D55A1C4" w14:textId="77777777" w:rsidR="007F5A8C" w:rsidRPr="00530B28" w:rsidRDefault="007F5A8C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192BB3DF" w14:textId="526B2231" w:rsidR="007F5A8C" w:rsidRPr="00530B28" w:rsidRDefault="00BD22F8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10,470</w:t>
            </w:r>
          </w:p>
        </w:tc>
        <w:tc>
          <w:tcPr>
            <w:tcW w:w="345" w:type="dxa"/>
          </w:tcPr>
          <w:p w14:paraId="3CA0396B" w14:textId="77777777" w:rsidR="007F5A8C" w:rsidRPr="00530B28" w:rsidRDefault="007F5A8C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69C79BAE" w14:textId="3458D7B7" w:rsidR="007F5A8C" w:rsidRPr="00530B28" w:rsidRDefault="00BD22F8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64,360</w:t>
            </w:r>
          </w:p>
        </w:tc>
      </w:tr>
      <w:tr w:rsidR="00530B28" w:rsidRPr="00530B28" w14:paraId="18EDF38D" w14:textId="77777777" w:rsidTr="780ECCE9">
        <w:tc>
          <w:tcPr>
            <w:tcW w:w="2610" w:type="dxa"/>
          </w:tcPr>
          <w:p w14:paraId="3F607105" w14:textId="637176EE" w:rsidR="00AC43A9" w:rsidRPr="00530B28" w:rsidRDefault="00AC43A9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1DCA9F3" w14:textId="462514C1" w:rsidR="00AC43A9" w:rsidRPr="00530B28" w:rsidRDefault="00680075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0C703" w14:textId="77777777" w:rsidR="00AC43A9" w:rsidRPr="00530B28" w:rsidRDefault="00AC43A9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8FA21F" w14:textId="600E74E4" w:rsidR="00AC43A9" w:rsidRPr="00530B28" w:rsidRDefault="00680075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sz w:val="30"/>
                <w:szCs w:val="30"/>
              </w:rPr>
              <w:t>5,028</w:t>
            </w:r>
          </w:p>
        </w:tc>
        <w:tc>
          <w:tcPr>
            <w:tcW w:w="236" w:type="dxa"/>
            <w:shd w:val="clear" w:color="auto" w:fill="auto"/>
          </w:tcPr>
          <w:p w14:paraId="3F4B458B" w14:textId="77777777" w:rsidR="00AC43A9" w:rsidRPr="00530B28" w:rsidRDefault="00AC43A9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45B7CDDF" w14:textId="6E14220A" w:rsidR="00AC43A9" w:rsidRPr="00530B28" w:rsidRDefault="00680075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sz w:val="30"/>
                <w:szCs w:val="30"/>
              </w:rPr>
              <w:t>10,056</w:t>
            </w:r>
          </w:p>
        </w:tc>
        <w:tc>
          <w:tcPr>
            <w:tcW w:w="242" w:type="dxa"/>
          </w:tcPr>
          <w:p w14:paraId="3761BED3" w14:textId="77777777" w:rsidR="00AC43A9" w:rsidRPr="00530B28" w:rsidRDefault="00AC43A9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3BE28430" w14:textId="25373039" w:rsidR="00AC43A9" w:rsidRPr="00530B28" w:rsidRDefault="00680075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7BF5EF9D" w14:textId="77777777" w:rsidR="00AC43A9" w:rsidRPr="00530B28" w:rsidRDefault="00AC43A9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4F6537F" w14:textId="1F4F97B3" w:rsidR="00AC43A9" w:rsidRPr="00530B28" w:rsidRDefault="00680075" w:rsidP="007F5A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sz w:val="30"/>
                <w:szCs w:val="30"/>
              </w:rPr>
              <w:t>15,084</w:t>
            </w:r>
          </w:p>
        </w:tc>
      </w:tr>
      <w:tr w:rsidR="00530B28" w:rsidRPr="00530B28" w14:paraId="1568869D" w14:textId="77777777" w:rsidTr="780ECCE9">
        <w:tc>
          <w:tcPr>
            <w:tcW w:w="2610" w:type="dxa"/>
          </w:tcPr>
          <w:p w14:paraId="1CEA0EC4" w14:textId="6BE44506" w:rsidR="004F5EEF" w:rsidRPr="00530B28" w:rsidRDefault="004F5EEF" w:rsidP="004F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5A4536D7" w14:textId="1799FF17" w:rsidR="004F5EEF" w:rsidRPr="00530B28" w:rsidRDefault="00680075" w:rsidP="004F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5B471" w14:textId="77777777" w:rsidR="004F5EEF" w:rsidRPr="00530B28" w:rsidRDefault="004F5EEF" w:rsidP="004F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F820D3" w14:textId="607F563D" w:rsidR="004F5EEF" w:rsidRPr="00530B28" w:rsidRDefault="00680075" w:rsidP="004F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sz w:val="30"/>
                <w:szCs w:val="30"/>
              </w:rPr>
              <w:t>(1,530)</w:t>
            </w:r>
          </w:p>
        </w:tc>
        <w:tc>
          <w:tcPr>
            <w:tcW w:w="236" w:type="dxa"/>
            <w:shd w:val="clear" w:color="auto" w:fill="auto"/>
          </w:tcPr>
          <w:p w14:paraId="40102D52" w14:textId="77777777" w:rsidR="004F5EEF" w:rsidRPr="00530B28" w:rsidRDefault="004F5EEF" w:rsidP="004F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47A78791" w14:textId="51498997" w:rsidR="004F5EEF" w:rsidRPr="00530B28" w:rsidRDefault="00680075" w:rsidP="004F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sz w:val="30"/>
                <w:szCs w:val="30"/>
              </w:rPr>
              <w:t>(3,059)</w:t>
            </w:r>
          </w:p>
        </w:tc>
        <w:tc>
          <w:tcPr>
            <w:tcW w:w="242" w:type="dxa"/>
          </w:tcPr>
          <w:p w14:paraId="0108AB48" w14:textId="77777777" w:rsidR="004F5EEF" w:rsidRPr="00530B28" w:rsidRDefault="004F5EEF" w:rsidP="004F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449FA852" w14:textId="75F79DC6" w:rsidR="004F5EEF" w:rsidRPr="00530B28" w:rsidRDefault="007A67DB" w:rsidP="004F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A67DB">
              <w:rPr>
                <w:rFonts w:asciiTheme="majorBidi" w:hAnsiTheme="majorBidi" w:cstheme="majorBidi"/>
                <w:sz w:val="30"/>
                <w:szCs w:val="30"/>
              </w:rPr>
              <w:t>(2,010)</w:t>
            </w:r>
          </w:p>
        </w:tc>
        <w:tc>
          <w:tcPr>
            <w:tcW w:w="345" w:type="dxa"/>
          </w:tcPr>
          <w:p w14:paraId="3C09305A" w14:textId="77777777" w:rsidR="004F5EEF" w:rsidRPr="00530B28" w:rsidRDefault="004F5EEF" w:rsidP="004F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790B47A" w14:textId="282B9F39" w:rsidR="004F5EEF" w:rsidRPr="00530B28" w:rsidRDefault="007A67DB" w:rsidP="004F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7A67DB">
              <w:rPr>
                <w:rFonts w:asciiTheme="majorBidi" w:hAnsiTheme="majorBidi" w:cstheme="majorBidi"/>
                <w:sz w:val="30"/>
                <w:szCs w:val="30"/>
              </w:rPr>
              <w:t>(6,599)</w:t>
            </w:r>
          </w:p>
        </w:tc>
      </w:tr>
      <w:tr w:rsidR="00530B28" w:rsidRPr="00530B28" w14:paraId="6E4C50FE" w14:textId="77777777" w:rsidTr="780ECCE9">
        <w:tc>
          <w:tcPr>
            <w:tcW w:w="2610" w:type="dxa"/>
          </w:tcPr>
          <w:p w14:paraId="085C8817" w14:textId="34861E3C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DD81EA" w14:textId="630E9219" w:rsidR="003156C6" w:rsidRPr="00530B28" w:rsidRDefault="00680075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0075">
              <w:rPr>
                <w:rFonts w:asciiTheme="majorBidi" w:hAnsiTheme="majorBidi" w:cstheme="majorBidi"/>
                <w:sz w:val="30"/>
                <w:szCs w:val="30"/>
              </w:rPr>
              <w:t>(1,090)</w:t>
            </w:r>
          </w:p>
        </w:tc>
        <w:tc>
          <w:tcPr>
            <w:tcW w:w="270" w:type="dxa"/>
          </w:tcPr>
          <w:p w14:paraId="2CCDEA9D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AE657E" w14:textId="1A12AEAE" w:rsidR="003156C6" w:rsidRPr="00530B28" w:rsidRDefault="00680075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sz w:val="30"/>
                <w:szCs w:val="30"/>
              </w:rPr>
              <w:t>(3,755)</w:t>
            </w:r>
          </w:p>
        </w:tc>
        <w:tc>
          <w:tcPr>
            <w:tcW w:w="236" w:type="dxa"/>
            <w:shd w:val="clear" w:color="auto" w:fill="auto"/>
          </w:tcPr>
          <w:p w14:paraId="27789886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588008FF" w14:textId="17BF5489" w:rsidR="003156C6" w:rsidRPr="00530B28" w:rsidRDefault="007A67DB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7A67DB">
              <w:rPr>
                <w:rFonts w:asciiTheme="majorBidi" w:hAnsiTheme="majorBidi" w:cstheme="majorBidi"/>
                <w:sz w:val="30"/>
                <w:szCs w:val="30"/>
              </w:rPr>
              <w:t>(3,431)</w:t>
            </w:r>
          </w:p>
        </w:tc>
        <w:tc>
          <w:tcPr>
            <w:tcW w:w="242" w:type="dxa"/>
          </w:tcPr>
          <w:p w14:paraId="42E600F1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CBF0362" w14:textId="52313375" w:rsidR="003156C6" w:rsidRPr="00530B28" w:rsidRDefault="00680075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sz w:val="30"/>
                <w:szCs w:val="30"/>
              </w:rPr>
              <w:t>(1,965)</w:t>
            </w:r>
          </w:p>
        </w:tc>
        <w:tc>
          <w:tcPr>
            <w:tcW w:w="345" w:type="dxa"/>
          </w:tcPr>
          <w:p w14:paraId="16F17450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4807CCE5" w14:textId="067D7F3B" w:rsidR="003156C6" w:rsidRPr="00530B28" w:rsidRDefault="007A67DB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7A67DB">
              <w:rPr>
                <w:rFonts w:asciiTheme="majorBidi" w:hAnsiTheme="majorBidi" w:cstheme="majorBidi"/>
                <w:sz w:val="30"/>
                <w:szCs w:val="30"/>
              </w:rPr>
              <w:t>(10,241)</w:t>
            </w:r>
          </w:p>
        </w:tc>
      </w:tr>
      <w:tr w:rsidR="00530B28" w:rsidRPr="00530B28" w14:paraId="2E7CB61B" w14:textId="77777777" w:rsidTr="780ECCE9">
        <w:trPr>
          <w:trHeight w:val="80"/>
        </w:trPr>
        <w:tc>
          <w:tcPr>
            <w:tcW w:w="2610" w:type="dxa"/>
          </w:tcPr>
          <w:p w14:paraId="00CC1E62" w14:textId="60EA4FC2" w:rsidR="003156C6" w:rsidRPr="00530B28" w:rsidRDefault="0006737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342" w:hanging="3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51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651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กัน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</w:t>
            </w:r>
            <w:r w:rsidRPr="006651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  <w:r w:rsidRPr="006651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651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B63DB0" w14:textId="4D5C7494" w:rsidR="003156C6" w:rsidRPr="00530B28" w:rsidRDefault="00680075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18,053</w:t>
            </w:r>
          </w:p>
        </w:tc>
        <w:tc>
          <w:tcPr>
            <w:tcW w:w="270" w:type="dxa"/>
          </w:tcPr>
          <w:p w14:paraId="37696999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04DDB2" w14:textId="7B4CB56A" w:rsidR="003156C6" w:rsidRPr="00530B28" w:rsidRDefault="00680075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22,384</w:t>
            </w:r>
          </w:p>
        </w:tc>
        <w:tc>
          <w:tcPr>
            <w:tcW w:w="236" w:type="dxa"/>
            <w:shd w:val="clear" w:color="auto" w:fill="auto"/>
          </w:tcPr>
          <w:p w14:paraId="6FB9E65B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C71217" w14:textId="0A99315A" w:rsidR="003156C6" w:rsidRPr="00530B28" w:rsidRDefault="007A67DB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7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15,672</w:t>
            </w:r>
          </w:p>
        </w:tc>
        <w:tc>
          <w:tcPr>
            <w:tcW w:w="242" w:type="dxa"/>
          </w:tcPr>
          <w:p w14:paraId="750DDEE2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302C7ED6" w14:textId="283CF7B6" w:rsidR="003156C6" w:rsidRPr="00530B28" w:rsidRDefault="007A67DB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7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6,495</w:t>
            </w:r>
          </w:p>
        </w:tc>
        <w:tc>
          <w:tcPr>
            <w:tcW w:w="345" w:type="dxa"/>
          </w:tcPr>
          <w:p w14:paraId="360A9F99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509991D7" w14:textId="02CED591" w:rsidR="003156C6" w:rsidRPr="00530B28" w:rsidRDefault="007A67DB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7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62,604</w:t>
            </w:r>
          </w:p>
        </w:tc>
      </w:tr>
      <w:tr w:rsidR="00530B28" w:rsidRPr="00530B28" w14:paraId="68130E66" w14:textId="77777777">
        <w:tc>
          <w:tcPr>
            <w:tcW w:w="2610" w:type="dxa"/>
          </w:tcPr>
          <w:p w14:paraId="0162EADA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4AD853C8" w14:textId="3D54A980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B28" w:rsidRPr="00530B28" w14:paraId="5968961A" w14:textId="77777777">
        <w:tc>
          <w:tcPr>
            <w:tcW w:w="2610" w:type="dxa"/>
          </w:tcPr>
          <w:p w14:paraId="074EA15F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6E915B4D" w14:textId="32A88BFB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B28" w:rsidRPr="00530B28" w14:paraId="7AA2B0E7" w14:textId="77777777" w:rsidTr="780ECCE9">
        <w:tc>
          <w:tcPr>
            <w:tcW w:w="2610" w:type="dxa"/>
          </w:tcPr>
          <w:p w14:paraId="3E1C5631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3684C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504EC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7ABF5B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0BD5EE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C1AFD6C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42" w:type="dxa"/>
          </w:tcPr>
          <w:p w14:paraId="32792301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6C40A01F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064BBF66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2FA6288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30B28" w:rsidRPr="00530B28" w14:paraId="23AF49F3" w14:textId="77777777" w:rsidTr="780ECCE9">
        <w:tc>
          <w:tcPr>
            <w:tcW w:w="2610" w:type="dxa"/>
          </w:tcPr>
          <w:p w14:paraId="4E698248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7E171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69508B5B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FF240F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441732E8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908D7DB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2" w:type="dxa"/>
          </w:tcPr>
          <w:p w14:paraId="734DC3C6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095C6D42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45" w:type="dxa"/>
          </w:tcPr>
          <w:p w14:paraId="39D826DD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457B45E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530B28" w:rsidRPr="00530B28" w14:paraId="5DCC8C5F" w14:textId="77777777">
        <w:tc>
          <w:tcPr>
            <w:tcW w:w="2610" w:type="dxa"/>
          </w:tcPr>
          <w:p w14:paraId="16B4B3EA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68" w:type="dxa"/>
            <w:gridSpan w:val="9"/>
          </w:tcPr>
          <w:p w14:paraId="2D66DA2C" w14:textId="77777777" w:rsidR="003156C6" w:rsidRPr="00530B28" w:rsidRDefault="003156C6" w:rsidP="00315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80" w:lineRule="atLeast"/>
              <w:ind w:left="2952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30B28" w:rsidRPr="00530B28" w14:paraId="59F2CDD9" w14:textId="77777777" w:rsidTr="780ECCE9">
        <w:tc>
          <w:tcPr>
            <w:tcW w:w="2610" w:type="dxa"/>
          </w:tcPr>
          <w:p w14:paraId="0B31EFCF" w14:textId="3B6EBDA2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530B28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530B28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530B28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15C97CC4" w14:textId="1F8FA1DE" w:rsidR="004A3F73" w:rsidRPr="00530B28" w:rsidRDefault="008D5342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19,142</w:t>
            </w:r>
          </w:p>
        </w:tc>
        <w:tc>
          <w:tcPr>
            <w:tcW w:w="270" w:type="dxa"/>
          </w:tcPr>
          <w:p w14:paraId="6DC43741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88A077" w14:textId="24D2FD9A" w:rsidR="004A3F73" w:rsidRPr="00530B28" w:rsidRDefault="0025427E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22,943</w:t>
            </w:r>
          </w:p>
        </w:tc>
        <w:tc>
          <w:tcPr>
            <w:tcW w:w="236" w:type="dxa"/>
            <w:shd w:val="clear" w:color="auto" w:fill="auto"/>
          </w:tcPr>
          <w:p w14:paraId="6380C5C7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5E30473F" w14:textId="1ECC86DB" w:rsidR="004A3F73" w:rsidRPr="00530B28" w:rsidRDefault="008D5342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12,746</w:t>
            </w:r>
          </w:p>
        </w:tc>
        <w:tc>
          <w:tcPr>
            <w:tcW w:w="242" w:type="dxa"/>
          </w:tcPr>
          <w:p w14:paraId="7D2A2190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54567DCF" w14:textId="064AB1CD" w:rsidR="004A3F73" w:rsidRPr="00530B28" w:rsidRDefault="008D5342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5,607</w:t>
            </w:r>
          </w:p>
        </w:tc>
        <w:tc>
          <w:tcPr>
            <w:tcW w:w="345" w:type="dxa"/>
          </w:tcPr>
          <w:p w14:paraId="152548A4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2607845" w14:textId="1B9B86F2" w:rsidR="004A3F73" w:rsidRPr="00530B28" w:rsidRDefault="008D5342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60,43</w:t>
            </w:r>
            <w:r w:rsidR="0025427E" w:rsidRPr="00530B2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30B28" w:rsidRPr="00530B28" w14:paraId="5B37BD11" w14:textId="77777777" w:rsidTr="780ECCE9">
        <w:tc>
          <w:tcPr>
            <w:tcW w:w="2610" w:type="dxa"/>
          </w:tcPr>
          <w:p w14:paraId="316DB3E1" w14:textId="01AE3746" w:rsidR="008D5342" w:rsidRPr="00530B28" w:rsidRDefault="008D5342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89A80AD" w14:textId="73DDA876" w:rsidR="008D5342" w:rsidRPr="00530B28" w:rsidRDefault="00680075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4740B1" w14:textId="77777777" w:rsidR="008D5342" w:rsidRPr="00530B28" w:rsidRDefault="008D5342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A89A9F4" w14:textId="6B7F585C" w:rsidR="008D5342" w:rsidRPr="00530B28" w:rsidRDefault="00680075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sz w:val="30"/>
                <w:szCs w:val="30"/>
              </w:rPr>
              <w:t>7,710</w:t>
            </w:r>
          </w:p>
        </w:tc>
        <w:tc>
          <w:tcPr>
            <w:tcW w:w="236" w:type="dxa"/>
            <w:shd w:val="clear" w:color="auto" w:fill="auto"/>
          </w:tcPr>
          <w:p w14:paraId="6E49E5CE" w14:textId="77777777" w:rsidR="008D5342" w:rsidRPr="00530B28" w:rsidRDefault="008D5342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24020CD1" w14:textId="5979CB4D" w:rsidR="008D5342" w:rsidRPr="00530B28" w:rsidRDefault="00680075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sz w:val="30"/>
                <w:szCs w:val="30"/>
              </w:rPr>
              <w:t>15,754</w:t>
            </w:r>
          </w:p>
        </w:tc>
        <w:tc>
          <w:tcPr>
            <w:tcW w:w="242" w:type="dxa"/>
          </w:tcPr>
          <w:p w14:paraId="7DB286DD" w14:textId="77777777" w:rsidR="008D5342" w:rsidRPr="00530B28" w:rsidRDefault="008D5342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44ECBD6D" w14:textId="4130C939" w:rsidR="008D5342" w:rsidRPr="00530B28" w:rsidRDefault="00680075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45" w:type="dxa"/>
          </w:tcPr>
          <w:p w14:paraId="492BE33A" w14:textId="77777777" w:rsidR="008D5342" w:rsidRPr="00530B28" w:rsidRDefault="008D5342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3B8FFBD" w14:textId="7795387F" w:rsidR="008D5342" w:rsidRPr="00530B28" w:rsidRDefault="00680075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sz w:val="30"/>
                <w:szCs w:val="30"/>
              </w:rPr>
              <w:t>23,464</w:t>
            </w:r>
          </w:p>
        </w:tc>
      </w:tr>
      <w:tr w:rsidR="00530B28" w:rsidRPr="00530B28" w14:paraId="3E05FC81" w14:textId="77777777" w:rsidTr="780ECCE9">
        <w:trPr>
          <w:trHeight w:val="64"/>
        </w:trPr>
        <w:tc>
          <w:tcPr>
            <w:tcW w:w="2610" w:type="dxa"/>
          </w:tcPr>
          <w:p w14:paraId="68413E1C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29F8A3EC" w14:textId="1994BD4B" w:rsidR="004A3F73" w:rsidRPr="00530B28" w:rsidRDefault="00680075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B54FDA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C54419" w14:textId="6D54DA7C" w:rsidR="004A3F73" w:rsidRPr="00530B28" w:rsidRDefault="00680075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sz w:val="30"/>
                <w:szCs w:val="30"/>
              </w:rPr>
              <w:t>(1,530)</w:t>
            </w:r>
          </w:p>
        </w:tc>
        <w:tc>
          <w:tcPr>
            <w:tcW w:w="236" w:type="dxa"/>
            <w:shd w:val="clear" w:color="auto" w:fill="auto"/>
          </w:tcPr>
          <w:p w14:paraId="6AD24E1E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210BC957" w14:textId="068FD2D2" w:rsidR="004A3F73" w:rsidRPr="00530B28" w:rsidRDefault="00680075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sz w:val="30"/>
                <w:szCs w:val="30"/>
              </w:rPr>
              <w:t>(3,059)</w:t>
            </w:r>
          </w:p>
        </w:tc>
        <w:tc>
          <w:tcPr>
            <w:tcW w:w="242" w:type="dxa"/>
          </w:tcPr>
          <w:p w14:paraId="5C37CC92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63AFDF31" w14:textId="67CCAB4C" w:rsidR="004A3F73" w:rsidRPr="00530B28" w:rsidRDefault="00680075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sz w:val="30"/>
                <w:szCs w:val="30"/>
              </w:rPr>
              <w:t>(1,772)</w:t>
            </w:r>
          </w:p>
        </w:tc>
        <w:tc>
          <w:tcPr>
            <w:tcW w:w="345" w:type="dxa"/>
          </w:tcPr>
          <w:p w14:paraId="6D12590D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73EF4A65" w14:textId="3F252568" w:rsidR="004A3F73" w:rsidRPr="00530B28" w:rsidRDefault="00680075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sz w:val="30"/>
                <w:szCs w:val="30"/>
              </w:rPr>
              <w:t>(6,361)</w:t>
            </w:r>
          </w:p>
        </w:tc>
      </w:tr>
      <w:tr w:rsidR="00530B28" w:rsidRPr="00530B28" w14:paraId="06883934" w14:textId="77777777" w:rsidTr="780ECCE9">
        <w:tc>
          <w:tcPr>
            <w:tcW w:w="2610" w:type="dxa"/>
          </w:tcPr>
          <w:p w14:paraId="06B4A56D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5B3B01CA" w14:textId="6CDDDFB2" w:rsidR="004A3F73" w:rsidRPr="00530B28" w:rsidRDefault="00680075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sz w:val="30"/>
                <w:szCs w:val="30"/>
              </w:rPr>
              <w:t>(1,090)</w:t>
            </w:r>
          </w:p>
        </w:tc>
        <w:tc>
          <w:tcPr>
            <w:tcW w:w="270" w:type="dxa"/>
          </w:tcPr>
          <w:p w14:paraId="01C08F42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448787" w14:textId="66694942" w:rsidR="004A3F73" w:rsidRPr="00530B28" w:rsidRDefault="00680075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sz w:val="30"/>
                <w:szCs w:val="30"/>
              </w:rPr>
              <w:t>(4,428)</w:t>
            </w:r>
          </w:p>
        </w:tc>
        <w:tc>
          <w:tcPr>
            <w:tcW w:w="236" w:type="dxa"/>
            <w:shd w:val="clear" w:color="auto" w:fill="auto"/>
          </w:tcPr>
          <w:p w14:paraId="07103ADD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14AEDB39" w14:textId="2E9AE063" w:rsidR="004A3F73" w:rsidRPr="00530B28" w:rsidRDefault="00680075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sz w:val="30"/>
                <w:szCs w:val="30"/>
              </w:rPr>
              <w:t>(4,862)</w:t>
            </w:r>
          </w:p>
        </w:tc>
        <w:tc>
          <w:tcPr>
            <w:tcW w:w="242" w:type="dxa"/>
          </w:tcPr>
          <w:p w14:paraId="131CD042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536E3071" w14:textId="4514A53B" w:rsidR="004A3F73" w:rsidRPr="00530B28" w:rsidRDefault="00680075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sz w:val="30"/>
                <w:szCs w:val="30"/>
              </w:rPr>
              <w:t>(1,145)</w:t>
            </w:r>
          </w:p>
        </w:tc>
        <w:tc>
          <w:tcPr>
            <w:tcW w:w="345" w:type="dxa"/>
          </w:tcPr>
          <w:p w14:paraId="45454F4B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0EFFCDD6" w14:textId="12F705D4" w:rsidR="004A3F73" w:rsidRPr="00530B28" w:rsidRDefault="00680075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sz w:val="30"/>
                <w:szCs w:val="30"/>
              </w:rPr>
              <w:t>(11,525)</w:t>
            </w:r>
          </w:p>
        </w:tc>
      </w:tr>
      <w:tr w:rsidR="00530B28" w:rsidRPr="00530B28" w14:paraId="4ED97130" w14:textId="77777777" w:rsidTr="780ECCE9">
        <w:trPr>
          <w:trHeight w:val="80"/>
        </w:trPr>
        <w:tc>
          <w:tcPr>
            <w:tcW w:w="2610" w:type="dxa"/>
          </w:tcPr>
          <w:p w14:paraId="330724AE" w14:textId="3210B4C4" w:rsidR="004A3F73" w:rsidRPr="00530B28" w:rsidRDefault="00067376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342" w:hanging="3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651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651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กัน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</w:t>
            </w:r>
            <w:r w:rsidRPr="006651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ายน</w:t>
            </w:r>
            <w:r w:rsidRPr="006651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651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17082B" w14:textId="7048D08C" w:rsidR="004A3F73" w:rsidRPr="00530B28" w:rsidRDefault="00680075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18,052</w:t>
            </w:r>
          </w:p>
        </w:tc>
        <w:tc>
          <w:tcPr>
            <w:tcW w:w="270" w:type="dxa"/>
          </w:tcPr>
          <w:p w14:paraId="72A1351B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F44B2" w14:textId="156FE334" w:rsidR="004A3F73" w:rsidRPr="00530B28" w:rsidRDefault="00680075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24,695</w:t>
            </w:r>
          </w:p>
        </w:tc>
        <w:tc>
          <w:tcPr>
            <w:tcW w:w="236" w:type="dxa"/>
            <w:shd w:val="clear" w:color="auto" w:fill="auto"/>
          </w:tcPr>
          <w:p w14:paraId="067B2C1F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8515E" w14:textId="42152B74" w:rsidR="004A3F73" w:rsidRPr="00530B28" w:rsidRDefault="00680075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20,579</w:t>
            </w:r>
          </w:p>
        </w:tc>
        <w:tc>
          <w:tcPr>
            <w:tcW w:w="242" w:type="dxa"/>
          </w:tcPr>
          <w:p w14:paraId="5D364E26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07610131" w14:textId="2E9BB21F" w:rsidR="004A3F73" w:rsidRPr="00530B28" w:rsidRDefault="00680075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2,690</w:t>
            </w:r>
          </w:p>
        </w:tc>
        <w:tc>
          <w:tcPr>
            <w:tcW w:w="345" w:type="dxa"/>
          </w:tcPr>
          <w:p w14:paraId="2F77722B" w14:textId="77777777" w:rsidR="004A3F73" w:rsidRPr="00530B28" w:rsidRDefault="004A3F73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1463AC66" w14:textId="2E2F7EF5" w:rsidR="004A3F73" w:rsidRPr="00530B28" w:rsidRDefault="00680075" w:rsidP="004A3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80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66,016</w:t>
            </w:r>
          </w:p>
        </w:tc>
      </w:tr>
    </w:tbl>
    <w:p w14:paraId="5F2155FB" w14:textId="56D05B08" w:rsidR="005A6247" w:rsidRPr="00530B28" w:rsidRDefault="005A6247" w:rsidP="001A2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2412C9B" w14:textId="695902F5" w:rsidR="00B652C2" w:rsidRPr="00530B28" w:rsidRDefault="00B652C2" w:rsidP="001A2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16D36A3E" w14:textId="77777777" w:rsidR="00B652C2" w:rsidRPr="00530B28" w:rsidRDefault="00B652C2" w:rsidP="001A2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BBC0410" w14:textId="05D99EFB" w:rsidR="00452E0A" w:rsidRPr="00530B28" w:rsidRDefault="00452E0A" w:rsidP="00A07A2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30B28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24DB4B58" w14:textId="3F7AD7F8" w:rsidR="007925B0" w:rsidRPr="00530B28" w:rsidRDefault="007925B0" w:rsidP="00501DFC">
      <w:pPr>
        <w:tabs>
          <w:tab w:val="clear" w:pos="227"/>
          <w:tab w:val="clear" w:pos="454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33129A2C" w14:textId="78BC8887" w:rsidR="005A6247" w:rsidRPr="00530B28" w:rsidRDefault="00D15AFB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530B28">
        <w:rPr>
          <w:rFonts w:asciiTheme="majorBidi" w:hAnsiTheme="majorBidi" w:hint="cs"/>
          <w:spacing w:val="-6"/>
          <w:sz w:val="30"/>
          <w:szCs w:val="30"/>
          <w:cs/>
        </w:rPr>
        <w:t>การดำเนินงานหลักของกลุ่มบริษัทมาจากธุรกิจหลักประเภทผลิตและจำหน่ายเหล็กแปรรูป และบริการ</w:t>
      </w:r>
      <w:r w:rsidR="00790964">
        <w:rPr>
          <w:rFonts w:asciiTheme="majorBidi" w:hAnsiTheme="majorBidi" w:hint="cs"/>
          <w:spacing w:val="-6"/>
          <w:sz w:val="30"/>
          <w:szCs w:val="30"/>
          <w:cs/>
        </w:rPr>
        <w:t>ตั</w:t>
      </w:r>
      <w:r w:rsidRPr="00530B28">
        <w:rPr>
          <w:rFonts w:asciiTheme="majorBidi" w:hAnsiTheme="majorBidi" w:hint="cs"/>
          <w:spacing w:val="-6"/>
          <w:sz w:val="30"/>
          <w:szCs w:val="30"/>
          <w:cs/>
        </w:rPr>
        <w:t>ดและ</w:t>
      </w:r>
      <w:r w:rsidRPr="00530B28">
        <w:rPr>
          <w:rFonts w:asciiTheme="majorBidi" w:hAnsiTheme="majorBidi"/>
          <w:spacing w:val="-6"/>
          <w:sz w:val="30"/>
          <w:szCs w:val="30"/>
          <w:cs/>
        </w:rPr>
        <w:br/>
      </w:r>
      <w:r w:rsidRPr="00530B28">
        <w:rPr>
          <w:rFonts w:asciiTheme="majorBidi" w:hAnsiTheme="majorBidi" w:hint="cs"/>
          <w:spacing w:val="-6"/>
          <w:sz w:val="30"/>
          <w:szCs w:val="30"/>
          <w:cs/>
        </w:rPr>
        <w:t>แปลงสภาพ โดยที่กลุ่มบริษัทมีส่วนงานทางภูมิศาสตร์เพียงส่วนงานเดียวเนื่องจากกลุ่มบริษัทดำเนินธุรกิจเฉพาะในประเทศไทยเท่านั้น</w:t>
      </w:r>
    </w:p>
    <w:p w14:paraId="62BE159D" w14:textId="77777777" w:rsidR="003E3D85" w:rsidRPr="00530B28" w:rsidRDefault="003E3D85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1DD8BD6A" w14:textId="77777777" w:rsidR="003E3D85" w:rsidRPr="00530B28" w:rsidRDefault="003E3D85" w:rsidP="003E3D85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30B28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0DD11887" w14:textId="2E706F4E" w:rsidR="005A6247" w:rsidRPr="00530B28" w:rsidRDefault="005A6247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tbl>
      <w:tblPr>
        <w:tblStyle w:val="TableGrid"/>
        <w:tblW w:w="90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980"/>
        <w:gridCol w:w="1476"/>
        <w:gridCol w:w="1066"/>
        <w:gridCol w:w="1152"/>
      </w:tblGrid>
      <w:tr w:rsidR="00530B28" w:rsidRPr="00530B28" w14:paraId="7F283EE2" w14:textId="77777777">
        <w:trPr>
          <w:tblHeader/>
        </w:trPr>
        <w:tc>
          <w:tcPr>
            <w:tcW w:w="3420" w:type="dxa"/>
            <w:vAlign w:val="bottom"/>
          </w:tcPr>
          <w:p w14:paraId="4DF0C12B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82F7E91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76" w:type="dxa"/>
            <w:vAlign w:val="bottom"/>
          </w:tcPr>
          <w:p w14:paraId="41174263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345AB545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152" w:type="dxa"/>
            <w:vAlign w:val="bottom"/>
          </w:tcPr>
          <w:p w14:paraId="16E8E1B9" w14:textId="77777777" w:rsidR="003E3D85" w:rsidRPr="00530B28" w:rsidDel="00D43E7A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530B28" w:rsidRPr="00530B28" w14:paraId="6B198D6A" w14:textId="77777777">
        <w:trPr>
          <w:tblHeader/>
        </w:trPr>
        <w:tc>
          <w:tcPr>
            <w:tcW w:w="3420" w:type="dxa"/>
          </w:tcPr>
          <w:p w14:paraId="46016BA6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3F8B8969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67234D45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50583EE2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2" w:type="dxa"/>
          </w:tcPr>
          <w:p w14:paraId="647156BD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30B28" w:rsidRPr="00530B28" w14:paraId="281C36B9" w14:textId="77777777">
        <w:tc>
          <w:tcPr>
            <w:tcW w:w="3420" w:type="dxa"/>
            <w:shd w:val="clear" w:color="auto" w:fill="auto"/>
          </w:tcPr>
          <w:p w14:paraId="4E5305E8" w14:textId="5C520D1D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62166C6C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114A4E98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6AB5CB26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</w:tcPr>
          <w:p w14:paraId="5B3F57E8" w14:textId="77777777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530B28" w:rsidRPr="00530B28" w14:paraId="0380C756" w14:textId="77777777">
        <w:tc>
          <w:tcPr>
            <w:tcW w:w="3420" w:type="dxa"/>
            <w:shd w:val="clear" w:color="auto" w:fill="auto"/>
          </w:tcPr>
          <w:p w14:paraId="5D6C3012" w14:textId="41A329D9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980" w:type="dxa"/>
          </w:tcPr>
          <w:p w14:paraId="1A7D0CB7" w14:textId="1CFC046F" w:rsidR="003E3D85" w:rsidRPr="00530B28" w:rsidRDefault="006A4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3E3D85"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62DFB"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3E3D85"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3E3D85"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5CE0" w:rsidRPr="00530B2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6" w:type="dxa"/>
          </w:tcPr>
          <w:p w14:paraId="4A5D8AB7" w14:textId="46FE14D2" w:rsidR="003E3D85" w:rsidRPr="00530B28" w:rsidRDefault="003E3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E5CE0" w:rsidRPr="00530B2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066" w:type="dxa"/>
          </w:tcPr>
          <w:p w14:paraId="019F7E34" w14:textId="7AE1BF70" w:rsidR="003E3D85" w:rsidRPr="00530B28" w:rsidRDefault="00364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</w:rPr>
              <w:t>0.19</w:t>
            </w:r>
          </w:p>
        </w:tc>
        <w:tc>
          <w:tcPr>
            <w:tcW w:w="1152" w:type="dxa"/>
          </w:tcPr>
          <w:p w14:paraId="5EB93DB2" w14:textId="4AE9AC84" w:rsidR="003E3D85" w:rsidRPr="00530B28" w:rsidRDefault="00C672B3" w:rsidP="009B5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91.2</w:t>
            </w:r>
            <w:r w:rsidR="0027405C" w:rsidRPr="00530B28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2A6ABFA8" w14:textId="5C474BF9" w:rsidR="003E3D85" w:rsidRPr="00530B28" w:rsidRDefault="003E3D85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07C9631F" w14:textId="77777777" w:rsidR="005A6247" w:rsidRPr="00530B28" w:rsidRDefault="005A6247" w:rsidP="005A6247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30B28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53EC4F70" w14:textId="77777777" w:rsidR="005A6247" w:rsidRPr="00530B28" w:rsidRDefault="005A6247" w:rsidP="005A6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2BB057DA" w14:textId="77777777" w:rsidR="005A6247" w:rsidRPr="00530B28" w:rsidRDefault="005A6247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530B28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มูลค่าตามบัญชีและมูลค่ายุติธรรม</w:t>
      </w:r>
      <w:r w:rsidRPr="00530B28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 xml:space="preserve"> </w:t>
      </w:r>
    </w:p>
    <w:p w14:paraId="272709B5" w14:textId="77777777" w:rsidR="005A6247" w:rsidRPr="00530B28" w:rsidRDefault="005A6247" w:rsidP="005A6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1FAC317C" w14:textId="77777777" w:rsidR="005A6247" w:rsidRPr="00530B28" w:rsidRDefault="005A6247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z w:val="30"/>
          <w:szCs w:val="30"/>
        </w:rPr>
      </w:pPr>
      <w:r w:rsidRPr="00530B28">
        <w:rPr>
          <w:rFonts w:asciiTheme="majorBidi" w:hAnsiTheme="majorBidi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530B28">
        <w:rPr>
          <w:rFonts w:asciiTheme="majorBidi" w:hAnsiTheme="majorBidi"/>
          <w:sz w:val="30"/>
          <w:szCs w:val="30"/>
          <w:cs/>
        </w:rPr>
        <w:t xml:space="preserve"> </w:t>
      </w:r>
      <w:r w:rsidRPr="00530B28">
        <w:rPr>
          <w:rFonts w:asciiTheme="majorBidi" w:hAnsiTheme="majorBidi" w:hint="cs"/>
          <w:sz w:val="30"/>
          <w:szCs w:val="30"/>
          <w:cs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Pr="00530B28">
        <w:rPr>
          <w:rFonts w:asciiTheme="majorBidi" w:hAnsiTheme="majorBidi"/>
          <w:sz w:val="30"/>
          <w:szCs w:val="30"/>
          <w:cs/>
        </w:rPr>
        <w:t xml:space="preserve"> </w:t>
      </w:r>
      <w:r w:rsidRPr="00530B28">
        <w:rPr>
          <w:rFonts w:asciiTheme="majorBidi" w:hAnsiTheme="majorBidi" w:hint="cs"/>
          <w:sz w:val="30"/>
          <w:szCs w:val="30"/>
          <w:cs/>
        </w:rPr>
        <w:t>แต่ไม่รวมถึงการแสดงข้อมูล</w:t>
      </w:r>
      <w:r w:rsidRPr="00530B28">
        <w:rPr>
          <w:rFonts w:asciiTheme="majorBidi" w:hAnsiTheme="majorBidi" w:hint="cs"/>
          <w:spacing w:val="-8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</w:t>
      </w:r>
      <w:r w:rsidRPr="00530B28">
        <w:rPr>
          <w:rFonts w:asciiTheme="majorBidi" w:hAnsiTheme="majorBidi" w:hint="cs"/>
          <w:sz w:val="30"/>
          <w:szCs w:val="30"/>
          <w:cs/>
        </w:rPr>
        <w:t>ใกล้เคียงกับมูลค่ายุติธรรมอย่างสมเหตุสมผล</w:t>
      </w:r>
    </w:p>
    <w:p w14:paraId="7AE73B9F" w14:textId="77777777" w:rsidR="005A6247" w:rsidRPr="00530B28" w:rsidRDefault="005A6247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31EF6C0C" w14:textId="4910E38C" w:rsidR="005451F5" w:rsidRPr="00530B28" w:rsidRDefault="005451F5" w:rsidP="00377D8B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27F64DE0" w14:textId="77777777" w:rsidR="005451F5" w:rsidRPr="00530B28" w:rsidRDefault="005451F5" w:rsidP="00377D8B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p w14:paraId="33620958" w14:textId="78AFEF10" w:rsidR="005800A2" w:rsidRPr="00530B28" w:rsidRDefault="005800A2" w:rsidP="005800A2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="Angsana New"/>
          <w:spacing w:val="-6"/>
          <w:sz w:val="30"/>
          <w:szCs w:val="30"/>
          <w:cs/>
        </w:rPr>
        <w:sectPr w:rsidR="005800A2" w:rsidRPr="00530B28" w:rsidSect="00266622"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440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3780"/>
        <w:gridCol w:w="274"/>
        <w:gridCol w:w="2014"/>
        <w:gridCol w:w="274"/>
        <w:gridCol w:w="2284"/>
        <w:gridCol w:w="274"/>
        <w:gridCol w:w="1990"/>
        <w:gridCol w:w="270"/>
        <w:gridCol w:w="1464"/>
        <w:gridCol w:w="270"/>
        <w:gridCol w:w="1506"/>
      </w:tblGrid>
      <w:tr w:rsidR="00530B28" w:rsidRPr="00530B28" w14:paraId="687C58C4" w14:textId="77777777" w:rsidTr="007A3BA3">
        <w:trPr>
          <w:trHeight w:val="261"/>
        </w:trPr>
        <w:tc>
          <w:tcPr>
            <w:tcW w:w="3780" w:type="dxa"/>
            <w:vAlign w:val="bottom"/>
          </w:tcPr>
          <w:p w14:paraId="76C22AF2" w14:textId="77777777" w:rsidR="00C0670D" w:rsidRPr="00530B28" w:rsidRDefault="00C0670D" w:rsidP="00F13C8F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11F68260" w14:textId="77777777" w:rsidR="00C0670D" w:rsidRPr="00530B28" w:rsidRDefault="00C0670D" w:rsidP="00F13C8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6" w:type="dxa"/>
            <w:gridSpan w:val="9"/>
            <w:tcBorders>
              <w:left w:val="nil"/>
            </w:tcBorders>
            <w:vAlign w:val="bottom"/>
          </w:tcPr>
          <w:p w14:paraId="347786D5" w14:textId="26D34F63" w:rsidR="00C0670D" w:rsidRPr="00530B28" w:rsidRDefault="00C0670D" w:rsidP="00C0670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FF1508" w:rsidRPr="00530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530B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0B28" w:rsidRPr="00530B28" w14:paraId="10D1D42B" w14:textId="77777777" w:rsidTr="007A3BA3">
        <w:trPr>
          <w:trHeight w:val="344"/>
        </w:trPr>
        <w:tc>
          <w:tcPr>
            <w:tcW w:w="3780" w:type="dxa"/>
            <w:vAlign w:val="bottom"/>
          </w:tcPr>
          <w:p w14:paraId="2E36A9A1" w14:textId="77777777" w:rsidR="00C0670D" w:rsidRPr="00530B28" w:rsidRDefault="00C0670D" w:rsidP="00F13C8F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02164CF9" w14:textId="77777777" w:rsidR="00C0670D" w:rsidRPr="00530B28" w:rsidRDefault="00C0670D" w:rsidP="00F13C8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6" w:type="dxa"/>
            <w:gridSpan w:val="5"/>
            <w:tcBorders>
              <w:left w:val="nil"/>
              <w:right w:val="nil"/>
            </w:tcBorders>
            <w:vAlign w:val="bottom"/>
          </w:tcPr>
          <w:p w14:paraId="4DBEDA20" w14:textId="7B2D6B28" w:rsidR="00C0670D" w:rsidRPr="00530B28" w:rsidRDefault="00C0670D" w:rsidP="00C0670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2DC2DFDC" w14:textId="77777777" w:rsidR="00C0670D" w:rsidRPr="00530B28" w:rsidRDefault="00C0670D" w:rsidP="00C0670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79817B2" w14:textId="0CE25A2C" w:rsidR="00C0670D" w:rsidRPr="00530B28" w:rsidRDefault="00C0670D" w:rsidP="00C0670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30B28" w:rsidRPr="00530B28" w14:paraId="0E51DFB9" w14:textId="77777777" w:rsidTr="007A3BA3">
        <w:trPr>
          <w:trHeight w:val="261"/>
        </w:trPr>
        <w:tc>
          <w:tcPr>
            <w:tcW w:w="3780" w:type="dxa"/>
            <w:vAlign w:val="bottom"/>
          </w:tcPr>
          <w:p w14:paraId="2120682E" w14:textId="77777777" w:rsidR="007A3BA3" w:rsidRPr="00530B28" w:rsidRDefault="007A3BA3" w:rsidP="00F13C8F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73495F5C" w14:textId="77777777" w:rsidR="007A3BA3" w:rsidRPr="00530B28" w:rsidRDefault="007A3BA3" w:rsidP="00C0670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3818FF6B" w14:textId="77777777" w:rsidR="007A3BA3" w:rsidRPr="00530B28" w:rsidRDefault="007A3BA3" w:rsidP="00D46A4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60DC4488" w14:textId="320B6CD6" w:rsidR="007A3BA3" w:rsidRPr="00530B28" w:rsidRDefault="007A3BA3" w:rsidP="00D46A4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7D3DF5D6" w14:textId="77777777" w:rsidR="007A3BA3" w:rsidRPr="00530B28" w:rsidRDefault="007A3BA3" w:rsidP="00C0670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vAlign w:val="bottom"/>
          </w:tcPr>
          <w:p w14:paraId="00B62C2C" w14:textId="77777777" w:rsidR="007A3BA3" w:rsidRPr="00530B28" w:rsidRDefault="007A3BA3" w:rsidP="00D46A4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4D0D0A2D" w14:textId="47AE7742" w:rsidR="007A3BA3" w:rsidRPr="00530B28" w:rsidRDefault="007A3BA3" w:rsidP="00D46A44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084C4EDF" w14:textId="77777777" w:rsidR="007A3BA3" w:rsidRPr="00530B28" w:rsidRDefault="007A3BA3" w:rsidP="00C0670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vAlign w:val="bottom"/>
          </w:tcPr>
          <w:p w14:paraId="727A716A" w14:textId="2FC18BCD" w:rsidR="007A3BA3" w:rsidRPr="00530B28" w:rsidRDefault="007A3BA3" w:rsidP="00C0670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E5DD662" w14:textId="77777777" w:rsidR="007A3BA3" w:rsidRPr="00530B28" w:rsidRDefault="007A3BA3" w:rsidP="00C0670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50F65693" w14:textId="2F1CFE35" w:rsidR="007A3BA3" w:rsidRPr="00530B28" w:rsidRDefault="007A3BA3" w:rsidP="0042383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30B2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1564319A" w14:textId="77777777" w:rsidR="007A3BA3" w:rsidRPr="00530B28" w:rsidRDefault="007A3BA3" w:rsidP="00C0670D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3FCF9F83" w14:textId="0650FCB7" w:rsidR="007A3BA3" w:rsidRPr="00530B28" w:rsidRDefault="007A3BA3" w:rsidP="0042383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30B2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</w:tr>
      <w:tr w:rsidR="00530B28" w:rsidRPr="00530B28" w14:paraId="78A969DA" w14:textId="77777777" w:rsidTr="007A3BA3">
        <w:trPr>
          <w:trHeight w:val="261"/>
        </w:trPr>
        <w:tc>
          <w:tcPr>
            <w:tcW w:w="3780" w:type="dxa"/>
            <w:vAlign w:val="bottom"/>
          </w:tcPr>
          <w:p w14:paraId="2DD84927" w14:textId="77777777" w:rsidR="00C0670D" w:rsidRPr="00530B28" w:rsidRDefault="00C0670D" w:rsidP="00F13C8F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5D7B21A7" w14:textId="77777777" w:rsidR="00C0670D" w:rsidRPr="00530B28" w:rsidRDefault="00C0670D" w:rsidP="00F13C8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46" w:type="dxa"/>
            <w:gridSpan w:val="9"/>
            <w:tcBorders>
              <w:left w:val="nil"/>
            </w:tcBorders>
            <w:vAlign w:val="bottom"/>
          </w:tcPr>
          <w:p w14:paraId="368A74A3" w14:textId="3FFFE7A3" w:rsidR="00C0670D" w:rsidRPr="00530B28" w:rsidRDefault="00C0670D" w:rsidP="00C0670D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530B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30B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30B28" w:rsidRPr="00530B28" w14:paraId="50B06B32" w14:textId="77777777" w:rsidTr="007A3BA3">
        <w:trPr>
          <w:trHeight w:val="261"/>
        </w:trPr>
        <w:tc>
          <w:tcPr>
            <w:tcW w:w="3780" w:type="dxa"/>
          </w:tcPr>
          <w:p w14:paraId="692F0A26" w14:textId="2B9B40E8" w:rsidR="007A3BA3" w:rsidRPr="00530B28" w:rsidRDefault="007A3BA3" w:rsidP="00F13C8F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0B28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530B2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30B28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530B2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E3D85"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067376" w:rsidRPr="00665100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3E3D85"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30B2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74" w:type="dxa"/>
          </w:tcPr>
          <w:p w14:paraId="4CA539EE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79AC4F67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626F0A7E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58F26926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4" w:type="dxa"/>
          </w:tcPr>
          <w:p w14:paraId="66B8CDCA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vAlign w:val="bottom"/>
          </w:tcPr>
          <w:p w14:paraId="5ABBA94E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5AF6E4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78BE75B2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B62B05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109D3450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B28" w:rsidRPr="00530B28" w14:paraId="47868A18" w14:textId="77777777" w:rsidTr="007A3BA3">
        <w:trPr>
          <w:trHeight w:val="261"/>
        </w:trPr>
        <w:tc>
          <w:tcPr>
            <w:tcW w:w="3780" w:type="dxa"/>
          </w:tcPr>
          <w:p w14:paraId="4663106B" w14:textId="57CCC1B2" w:rsidR="007A3BA3" w:rsidRPr="00530B28" w:rsidRDefault="007A3BA3" w:rsidP="00F13C8F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4" w:type="dxa"/>
          </w:tcPr>
          <w:p w14:paraId="352C10C8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</w:tcPr>
          <w:p w14:paraId="768C8712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</w:tcPr>
          <w:p w14:paraId="0826A325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4D4D819B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4" w:type="dxa"/>
          </w:tcPr>
          <w:p w14:paraId="3171F5DF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</w:tcPr>
          <w:p w14:paraId="2BE65E1E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B578F8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</w:tcPr>
          <w:p w14:paraId="2FEE944B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BBBEAF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</w:tcPr>
          <w:p w14:paraId="338F3DAE" w14:textId="77777777" w:rsidR="007A3BA3" w:rsidRPr="00530B28" w:rsidRDefault="007A3BA3" w:rsidP="00F13C8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0075" w:rsidRPr="00530B28" w14:paraId="2D19FAC7" w14:textId="77777777" w:rsidTr="007A3BA3">
        <w:trPr>
          <w:trHeight w:val="261"/>
        </w:trPr>
        <w:tc>
          <w:tcPr>
            <w:tcW w:w="3780" w:type="dxa"/>
          </w:tcPr>
          <w:p w14:paraId="2F32E45E" w14:textId="707BCB4E" w:rsidR="00680075" w:rsidRPr="00530B28" w:rsidRDefault="00680075" w:rsidP="00680075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74" w:type="dxa"/>
          </w:tcPr>
          <w:p w14:paraId="126EA744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3A139A58" w14:textId="60FB9B23" w:rsidR="00680075" w:rsidRPr="00530B28" w:rsidRDefault="00680075" w:rsidP="00680075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1D14F61E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</w:tcPr>
          <w:p w14:paraId="48328FB3" w14:textId="3B7242BC" w:rsidR="00680075" w:rsidRPr="00530B28" w:rsidRDefault="00680075" w:rsidP="00680075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680075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4" w:type="dxa"/>
          </w:tcPr>
          <w:p w14:paraId="56BFA5B6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vAlign w:val="bottom"/>
          </w:tcPr>
          <w:p w14:paraId="6A0B3AC0" w14:textId="64810A0F" w:rsidR="00680075" w:rsidRPr="00530B28" w:rsidRDefault="00680075" w:rsidP="00680075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680075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4BD9C3B9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7C36603A" w14:textId="597539AC" w:rsidR="00680075" w:rsidRPr="00530B28" w:rsidRDefault="00680075" w:rsidP="0042383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27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4D1690F9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75C47CB1" w14:textId="0132510F" w:rsidR="00680075" w:rsidRPr="00530B28" w:rsidRDefault="00680075" w:rsidP="0042383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680075" w:rsidRPr="00530B28" w14:paraId="64B0B4F9" w14:textId="77777777" w:rsidTr="007A3BA3">
        <w:trPr>
          <w:trHeight w:val="261"/>
        </w:trPr>
        <w:tc>
          <w:tcPr>
            <w:tcW w:w="3780" w:type="dxa"/>
          </w:tcPr>
          <w:p w14:paraId="62162312" w14:textId="1B2B48B1" w:rsidR="00680075" w:rsidRPr="00530B28" w:rsidRDefault="00680075" w:rsidP="00680075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กองทุนเปิด</w:t>
            </w: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4" w:type="dxa"/>
          </w:tcPr>
          <w:p w14:paraId="3D126139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05289975" w14:textId="6FFD3C34" w:rsidR="00680075" w:rsidRPr="00530B28" w:rsidRDefault="00680075" w:rsidP="00680075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8007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126</w:t>
            </w:r>
          </w:p>
        </w:tc>
        <w:tc>
          <w:tcPr>
            <w:tcW w:w="274" w:type="dxa"/>
          </w:tcPr>
          <w:p w14:paraId="0193D781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vAlign w:val="bottom"/>
          </w:tcPr>
          <w:p w14:paraId="1FBF139B" w14:textId="29770861" w:rsidR="00680075" w:rsidRPr="00530B28" w:rsidRDefault="00680075" w:rsidP="00680075">
            <w:pPr>
              <w:pStyle w:val="acctfourfigures"/>
              <w:tabs>
                <w:tab w:val="clear" w:pos="765"/>
                <w:tab w:val="decimal" w:pos="1699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005FED71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vAlign w:val="bottom"/>
          </w:tcPr>
          <w:p w14:paraId="60400AE0" w14:textId="780E83BC" w:rsidR="00680075" w:rsidRPr="00530B28" w:rsidRDefault="00680075" w:rsidP="00680075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680075">
              <w:rPr>
                <w:rFonts w:asciiTheme="majorBidi" w:hAnsiTheme="majorBidi" w:cstheme="majorBidi"/>
                <w:sz w:val="28"/>
                <w:szCs w:val="28"/>
              </w:rPr>
              <w:t>126</w:t>
            </w:r>
          </w:p>
        </w:tc>
        <w:tc>
          <w:tcPr>
            <w:tcW w:w="270" w:type="dxa"/>
            <w:vAlign w:val="bottom"/>
          </w:tcPr>
          <w:p w14:paraId="13EE1C6D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30C54E67" w14:textId="0A3A9DE9" w:rsidR="00680075" w:rsidRPr="00530B28" w:rsidRDefault="00680075" w:rsidP="00423833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left="-43" w:right="2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5D7FDD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49FF0ED6" w14:textId="7E898D92" w:rsidR="00680075" w:rsidRPr="00530B28" w:rsidRDefault="00680075" w:rsidP="0042383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1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</w:tr>
      <w:tr w:rsidR="00680075" w:rsidRPr="00530B28" w14:paraId="028CA7BE" w14:textId="77777777" w:rsidTr="007A3BA3">
        <w:trPr>
          <w:trHeight w:val="261"/>
        </w:trPr>
        <w:tc>
          <w:tcPr>
            <w:tcW w:w="3780" w:type="dxa"/>
          </w:tcPr>
          <w:p w14:paraId="604ABF80" w14:textId="6501B8E9" w:rsidR="00680075" w:rsidRPr="00530B28" w:rsidRDefault="00680075" w:rsidP="00680075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4" w:type="dxa"/>
          </w:tcPr>
          <w:p w14:paraId="63CD29F2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CF1AE1" w14:textId="68A4A68D" w:rsidR="00680075" w:rsidRPr="00530B28" w:rsidRDefault="00680075" w:rsidP="00680075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274" w:type="dxa"/>
          </w:tcPr>
          <w:p w14:paraId="3447199B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single" w:sz="4" w:space="0" w:color="auto"/>
              <w:bottom w:val="double" w:sz="4" w:space="0" w:color="auto"/>
            </w:tcBorders>
          </w:tcPr>
          <w:p w14:paraId="26AE306B" w14:textId="2E653E7C" w:rsidR="00680075" w:rsidRPr="00530B28" w:rsidRDefault="00680075" w:rsidP="00680075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07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3,824</w:t>
            </w:r>
          </w:p>
        </w:tc>
        <w:tc>
          <w:tcPr>
            <w:tcW w:w="274" w:type="dxa"/>
          </w:tcPr>
          <w:p w14:paraId="03843BF0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C3CB85" w14:textId="5CD08256" w:rsidR="00680075" w:rsidRPr="00530B28" w:rsidRDefault="00680075" w:rsidP="00680075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3,950</w:t>
            </w:r>
          </w:p>
        </w:tc>
        <w:tc>
          <w:tcPr>
            <w:tcW w:w="270" w:type="dxa"/>
            <w:vAlign w:val="bottom"/>
          </w:tcPr>
          <w:p w14:paraId="1F63661D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4351343C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D4DC980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4C37F5F6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0075" w:rsidRPr="00530B28" w14:paraId="0E18D0F9" w14:textId="77777777" w:rsidTr="007A3BA3">
        <w:trPr>
          <w:trHeight w:val="261"/>
        </w:trPr>
        <w:tc>
          <w:tcPr>
            <w:tcW w:w="3780" w:type="dxa"/>
          </w:tcPr>
          <w:p w14:paraId="2DD70E87" w14:textId="77777777" w:rsidR="00680075" w:rsidRPr="00530B28" w:rsidRDefault="00680075" w:rsidP="00680075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4" w:type="dxa"/>
          </w:tcPr>
          <w:p w14:paraId="2E551202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A09CB6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7CA8BE9E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double" w:sz="4" w:space="0" w:color="auto"/>
            </w:tcBorders>
          </w:tcPr>
          <w:p w14:paraId="70A59EB1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1CC5F0B4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AFDB5D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57F84E9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281A9784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F3377A0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1480F258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0075" w:rsidRPr="00530B28" w14:paraId="171A5BB8" w14:textId="77777777" w:rsidTr="007A3BA3">
        <w:trPr>
          <w:trHeight w:val="261"/>
        </w:trPr>
        <w:tc>
          <w:tcPr>
            <w:tcW w:w="3780" w:type="dxa"/>
          </w:tcPr>
          <w:p w14:paraId="6F4A1ABE" w14:textId="06E01713" w:rsidR="00680075" w:rsidRPr="00530B28" w:rsidRDefault="00680075" w:rsidP="00680075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4" w:type="dxa"/>
          </w:tcPr>
          <w:p w14:paraId="08F0EBD4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right w:val="nil"/>
            </w:tcBorders>
            <w:vAlign w:val="bottom"/>
          </w:tcPr>
          <w:p w14:paraId="1D93E0C9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4D233E69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</w:tcPr>
          <w:p w14:paraId="5C1E0F3F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083BBA35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right w:val="nil"/>
            </w:tcBorders>
            <w:vAlign w:val="bottom"/>
          </w:tcPr>
          <w:p w14:paraId="76634051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A7650D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28DC86DB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F2E3EF3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1C31BD62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0075" w:rsidRPr="00530B28" w14:paraId="67A9BE55" w14:textId="77777777" w:rsidTr="00680075">
        <w:trPr>
          <w:trHeight w:val="261"/>
        </w:trPr>
        <w:tc>
          <w:tcPr>
            <w:tcW w:w="3780" w:type="dxa"/>
          </w:tcPr>
          <w:p w14:paraId="5E905119" w14:textId="5DE1F217" w:rsidR="00680075" w:rsidRPr="00530B28" w:rsidRDefault="00680075" w:rsidP="00680075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4" w:type="dxa"/>
          </w:tcPr>
          <w:p w14:paraId="61840BD7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C71631" w14:textId="1032B9A7" w:rsidR="00680075" w:rsidRPr="00680075" w:rsidRDefault="00680075" w:rsidP="00680075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680075">
              <w:rPr>
                <w:rFonts w:asciiTheme="majorBidi" w:hAnsiTheme="majorBidi" w:cstheme="majorBidi"/>
                <w:sz w:val="28"/>
                <w:szCs w:val="28"/>
              </w:rPr>
              <w:t>(574)</w:t>
            </w:r>
          </w:p>
        </w:tc>
        <w:tc>
          <w:tcPr>
            <w:tcW w:w="274" w:type="dxa"/>
          </w:tcPr>
          <w:p w14:paraId="6DAB1C88" w14:textId="77777777" w:rsidR="00680075" w:rsidRPr="00680075" w:rsidRDefault="00680075" w:rsidP="0068007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4" w:type="dxa"/>
            <w:tcBorders>
              <w:bottom w:val="double" w:sz="4" w:space="0" w:color="auto"/>
            </w:tcBorders>
          </w:tcPr>
          <w:p w14:paraId="5872793A" w14:textId="73B9FB65" w:rsidR="00680075" w:rsidRPr="00680075" w:rsidRDefault="00680075" w:rsidP="00680075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68007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3AA18E99" w14:textId="77777777" w:rsidR="00680075" w:rsidRPr="00680075" w:rsidRDefault="00680075" w:rsidP="0068007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2E845F7" w14:textId="11A63896" w:rsidR="00680075" w:rsidRPr="00680075" w:rsidRDefault="00680075" w:rsidP="00680075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680075">
              <w:rPr>
                <w:rFonts w:asciiTheme="majorBidi" w:hAnsiTheme="majorBidi" w:cstheme="majorBidi"/>
                <w:sz w:val="28"/>
                <w:szCs w:val="28"/>
              </w:rPr>
              <w:t>(574)</w:t>
            </w:r>
          </w:p>
        </w:tc>
        <w:tc>
          <w:tcPr>
            <w:tcW w:w="270" w:type="dxa"/>
            <w:vAlign w:val="bottom"/>
          </w:tcPr>
          <w:p w14:paraId="03D11264" w14:textId="77777777" w:rsidR="00680075" w:rsidRPr="00680075" w:rsidRDefault="00680075" w:rsidP="0068007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06BB2AE6" w14:textId="125289BC" w:rsidR="00680075" w:rsidRPr="00680075" w:rsidRDefault="00680075" w:rsidP="0042383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530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5695F3E" w14:textId="77777777" w:rsidR="00680075" w:rsidRPr="00680075" w:rsidRDefault="00680075" w:rsidP="0068007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4677B560" w14:textId="221D3957" w:rsidR="00680075" w:rsidRPr="00680075" w:rsidRDefault="00680075" w:rsidP="0042383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80075">
              <w:rPr>
                <w:rFonts w:asciiTheme="majorBidi" w:hAnsiTheme="majorBidi" w:cstheme="majorBidi"/>
                <w:sz w:val="28"/>
                <w:szCs w:val="28"/>
              </w:rPr>
              <w:t>(574)</w:t>
            </w:r>
          </w:p>
        </w:tc>
      </w:tr>
      <w:tr w:rsidR="00680075" w:rsidRPr="00530B28" w14:paraId="655F9511" w14:textId="77777777" w:rsidTr="00680075">
        <w:trPr>
          <w:trHeight w:val="261"/>
        </w:trPr>
        <w:tc>
          <w:tcPr>
            <w:tcW w:w="3780" w:type="dxa"/>
          </w:tcPr>
          <w:p w14:paraId="150525D3" w14:textId="1CAA958C" w:rsidR="00680075" w:rsidRPr="00530B28" w:rsidRDefault="00680075" w:rsidP="00680075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4" w:type="dxa"/>
          </w:tcPr>
          <w:p w14:paraId="0188D078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8B243A3" w14:textId="7E018DD1" w:rsidR="00680075" w:rsidRPr="00530B28" w:rsidRDefault="00680075" w:rsidP="00680075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69D9BF52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double" w:sz="4" w:space="0" w:color="auto"/>
            </w:tcBorders>
          </w:tcPr>
          <w:p w14:paraId="618DA2F3" w14:textId="14CC55BA" w:rsidR="00680075" w:rsidRPr="00530B28" w:rsidRDefault="00680075" w:rsidP="00680075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</w:tcPr>
          <w:p w14:paraId="11B12F47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56F78F4" w14:textId="6CB91E4D" w:rsidR="00680075" w:rsidRPr="00530B28" w:rsidRDefault="00680075" w:rsidP="00680075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0801164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4" w:type="dxa"/>
            <w:vAlign w:val="bottom"/>
          </w:tcPr>
          <w:p w14:paraId="3C28009F" w14:textId="1E959D1D" w:rsidR="00680075" w:rsidRPr="00530B28" w:rsidRDefault="00680075" w:rsidP="00680075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AC9EB0" w14:textId="77777777" w:rsidR="00680075" w:rsidRPr="00530B28" w:rsidRDefault="00680075" w:rsidP="0068007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6" w:type="dxa"/>
            <w:vAlign w:val="bottom"/>
          </w:tcPr>
          <w:p w14:paraId="2A50B85B" w14:textId="7246BB8A" w:rsidR="00680075" w:rsidRPr="00530B28" w:rsidRDefault="00680075" w:rsidP="00680075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62DEE230" w14:textId="0DBD9247" w:rsidR="00DD1375" w:rsidRPr="00530B28" w:rsidRDefault="00DD1375" w:rsidP="0083265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</w:p>
    <w:p w14:paraId="3CA1707B" w14:textId="1864EB7D" w:rsidR="005800A2" w:rsidRDefault="005800A2" w:rsidP="0083265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</w:p>
    <w:p w14:paraId="223632BB" w14:textId="77777777" w:rsidR="00680075" w:rsidRPr="00530B28" w:rsidRDefault="00680075" w:rsidP="0083265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</w:p>
    <w:p w14:paraId="72AAD4DA" w14:textId="6BF849ED" w:rsidR="005800A2" w:rsidRPr="00530B28" w:rsidRDefault="005800A2" w:rsidP="0083265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</w:p>
    <w:p w14:paraId="2F38EE1A" w14:textId="77777777" w:rsidR="00B546AF" w:rsidRPr="00530B28" w:rsidRDefault="00B546AF" w:rsidP="0083265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</w:p>
    <w:tbl>
      <w:tblPr>
        <w:tblW w:w="14438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3779"/>
        <w:gridCol w:w="274"/>
        <w:gridCol w:w="2017"/>
        <w:gridCol w:w="236"/>
        <w:gridCol w:w="2283"/>
        <w:gridCol w:w="322"/>
        <w:gridCol w:w="1979"/>
        <w:gridCol w:w="270"/>
        <w:gridCol w:w="1440"/>
        <w:gridCol w:w="270"/>
        <w:gridCol w:w="1568"/>
      </w:tblGrid>
      <w:tr w:rsidR="00530B28" w:rsidRPr="00530B28" w14:paraId="6DF4CA8F" w14:textId="77777777" w:rsidTr="00A307B9">
        <w:trPr>
          <w:trHeight w:val="261"/>
        </w:trPr>
        <w:tc>
          <w:tcPr>
            <w:tcW w:w="3779" w:type="dxa"/>
            <w:vAlign w:val="bottom"/>
          </w:tcPr>
          <w:p w14:paraId="49739E42" w14:textId="77777777" w:rsidR="005800A2" w:rsidRPr="00530B28" w:rsidRDefault="005800A2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738B284F" w14:textId="77777777" w:rsidR="005800A2" w:rsidRPr="00530B28" w:rsidRDefault="005800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5" w:type="dxa"/>
            <w:gridSpan w:val="9"/>
            <w:tcBorders>
              <w:left w:val="nil"/>
            </w:tcBorders>
            <w:vAlign w:val="bottom"/>
          </w:tcPr>
          <w:p w14:paraId="3C9652D7" w14:textId="3D33F45A" w:rsidR="005800A2" w:rsidRPr="00530B28" w:rsidRDefault="005800A2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FF1508" w:rsidRPr="00530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530B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0B28" w:rsidRPr="00530B28" w14:paraId="7AA18DBA" w14:textId="77777777" w:rsidTr="00A307B9">
        <w:trPr>
          <w:trHeight w:val="344"/>
        </w:trPr>
        <w:tc>
          <w:tcPr>
            <w:tcW w:w="3779" w:type="dxa"/>
            <w:vAlign w:val="bottom"/>
          </w:tcPr>
          <w:p w14:paraId="630BC296" w14:textId="77777777" w:rsidR="005800A2" w:rsidRPr="00530B28" w:rsidRDefault="005800A2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5534F166" w14:textId="77777777" w:rsidR="005800A2" w:rsidRPr="00530B28" w:rsidRDefault="005800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37" w:type="dxa"/>
            <w:gridSpan w:val="5"/>
            <w:tcBorders>
              <w:left w:val="nil"/>
              <w:right w:val="nil"/>
            </w:tcBorders>
            <w:vAlign w:val="bottom"/>
          </w:tcPr>
          <w:p w14:paraId="6B1DA806" w14:textId="77777777" w:rsidR="005800A2" w:rsidRPr="00530B28" w:rsidRDefault="005800A2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6BC3E371" w14:textId="77777777" w:rsidR="005800A2" w:rsidRPr="00530B28" w:rsidRDefault="005800A2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78" w:type="dxa"/>
            <w:gridSpan w:val="3"/>
            <w:vAlign w:val="bottom"/>
          </w:tcPr>
          <w:p w14:paraId="54F94A3B" w14:textId="77777777" w:rsidR="005800A2" w:rsidRPr="00530B28" w:rsidRDefault="005800A2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530B28" w:rsidRPr="00530B28" w14:paraId="1DA74862" w14:textId="77777777" w:rsidTr="00A307B9">
        <w:trPr>
          <w:trHeight w:val="261"/>
        </w:trPr>
        <w:tc>
          <w:tcPr>
            <w:tcW w:w="3779" w:type="dxa"/>
            <w:vAlign w:val="bottom"/>
          </w:tcPr>
          <w:p w14:paraId="22C6FFAC" w14:textId="77777777" w:rsidR="007A3BA3" w:rsidRPr="00530B28" w:rsidRDefault="007A3BA3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474B40ED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7" w:type="dxa"/>
            <w:tcBorders>
              <w:left w:val="nil"/>
              <w:right w:val="nil"/>
            </w:tcBorders>
            <w:vAlign w:val="bottom"/>
          </w:tcPr>
          <w:p w14:paraId="2D069CF7" w14:textId="77777777" w:rsidR="007A3BA3" w:rsidRPr="00530B28" w:rsidRDefault="007A3BA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71C0738A" w14:textId="77777777" w:rsidR="007A3BA3" w:rsidRPr="00530B28" w:rsidRDefault="007A3BA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7F1D5DBB" w14:textId="77777777" w:rsidR="007A3BA3" w:rsidRPr="00530B28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dxa"/>
            <w:vAlign w:val="bottom"/>
          </w:tcPr>
          <w:p w14:paraId="24A1BEA7" w14:textId="77777777" w:rsidR="007A3BA3" w:rsidRPr="00530B28" w:rsidRDefault="007A3BA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6C1BDFE9" w14:textId="77777777" w:rsidR="007A3BA3" w:rsidRPr="00530B28" w:rsidRDefault="007A3BA3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322" w:type="dxa"/>
          </w:tcPr>
          <w:p w14:paraId="0469E648" w14:textId="77777777" w:rsidR="007A3BA3" w:rsidRPr="00530B28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9" w:type="dxa"/>
            <w:tcBorders>
              <w:left w:val="nil"/>
              <w:right w:val="nil"/>
            </w:tcBorders>
            <w:vAlign w:val="bottom"/>
          </w:tcPr>
          <w:p w14:paraId="6DB41CB7" w14:textId="77777777" w:rsidR="007A3BA3" w:rsidRPr="00530B28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1BE7A0A" w14:textId="77777777" w:rsidR="007A3BA3" w:rsidRPr="00530B28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35C984A" w14:textId="77777777" w:rsidR="007A3BA3" w:rsidRPr="00530B28" w:rsidRDefault="007A3BA3" w:rsidP="0042383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30B2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424B33BD" w14:textId="77777777" w:rsidR="007A3BA3" w:rsidRPr="00530B28" w:rsidRDefault="007A3BA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5A0CA004" w14:textId="77777777" w:rsidR="007A3BA3" w:rsidRPr="00530B28" w:rsidRDefault="007A3BA3" w:rsidP="00423833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30B2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</w:tr>
      <w:tr w:rsidR="00530B28" w:rsidRPr="00530B28" w14:paraId="2C73C6E7" w14:textId="77777777" w:rsidTr="00A307B9">
        <w:trPr>
          <w:trHeight w:val="261"/>
        </w:trPr>
        <w:tc>
          <w:tcPr>
            <w:tcW w:w="3779" w:type="dxa"/>
            <w:vAlign w:val="bottom"/>
          </w:tcPr>
          <w:p w14:paraId="35909E43" w14:textId="77777777" w:rsidR="005800A2" w:rsidRPr="00530B28" w:rsidRDefault="005800A2">
            <w:pPr>
              <w:spacing w:line="320" w:lineRule="exact"/>
              <w:ind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4" w:type="dxa"/>
          </w:tcPr>
          <w:p w14:paraId="08142ED5" w14:textId="77777777" w:rsidR="005800A2" w:rsidRPr="00530B28" w:rsidRDefault="005800A2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85" w:type="dxa"/>
            <w:gridSpan w:val="9"/>
            <w:tcBorders>
              <w:left w:val="nil"/>
            </w:tcBorders>
            <w:vAlign w:val="bottom"/>
          </w:tcPr>
          <w:p w14:paraId="09556797" w14:textId="77777777" w:rsidR="005800A2" w:rsidRPr="00530B28" w:rsidRDefault="005800A2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530B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530B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30B28" w:rsidRPr="00530B28" w14:paraId="6FB02B1C" w14:textId="77777777" w:rsidTr="00A307B9">
        <w:trPr>
          <w:trHeight w:val="261"/>
        </w:trPr>
        <w:tc>
          <w:tcPr>
            <w:tcW w:w="3779" w:type="dxa"/>
          </w:tcPr>
          <w:p w14:paraId="70A2447C" w14:textId="0B820255" w:rsidR="007A3BA3" w:rsidRPr="00530B28" w:rsidRDefault="007A3BA3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วันที่</w:t>
            </w: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30B2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530B28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530B28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4" w:type="dxa"/>
          </w:tcPr>
          <w:p w14:paraId="1C2A4E92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7" w:type="dxa"/>
            <w:tcBorders>
              <w:left w:val="nil"/>
              <w:right w:val="nil"/>
            </w:tcBorders>
            <w:vAlign w:val="bottom"/>
          </w:tcPr>
          <w:p w14:paraId="1E1504E4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696E1B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dxa"/>
          </w:tcPr>
          <w:p w14:paraId="12B1BC08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2" w:type="dxa"/>
          </w:tcPr>
          <w:p w14:paraId="4787378D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9" w:type="dxa"/>
            <w:tcBorders>
              <w:left w:val="nil"/>
              <w:right w:val="nil"/>
            </w:tcBorders>
            <w:vAlign w:val="bottom"/>
          </w:tcPr>
          <w:p w14:paraId="296B025A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460047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856581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93EB2A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02B19A48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B28" w:rsidRPr="00530B28" w14:paraId="345FE63C" w14:textId="77777777" w:rsidTr="00A307B9">
        <w:trPr>
          <w:trHeight w:val="261"/>
        </w:trPr>
        <w:tc>
          <w:tcPr>
            <w:tcW w:w="3779" w:type="dxa"/>
          </w:tcPr>
          <w:p w14:paraId="5472B3A0" w14:textId="77777777" w:rsidR="007A3BA3" w:rsidRPr="00530B28" w:rsidRDefault="007A3BA3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4" w:type="dxa"/>
          </w:tcPr>
          <w:p w14:paraId="4F61F50A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7" w:type="dxa"/>
            <w:tcBorders>
              <w:left w:val="nil"/>
              <w:right w:val="nil"/>
            </w:tcBorders>
          </w:tcPr>
          <w:p w14:paraId="7C025A65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152C5C3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dxa"/>
          </w:tcPr>
          <w:p w14:paraId="5F79810F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2" w:type="dxa"/>
          </w:tcPr>
          <w:p w14:paraId="535917A2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9" w:type="dxa"/>
            <w:tcBorders>
              <w:left w:val="nil"/>
              <w:right w:val="nil"/>
            </w:tcBorders>
          </w:tcPr>
          <w:p w14:paraId="1BEC7879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D66C88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20E8E8D" w14:textId="77777777" w:rsidR="007A3BA3" w:rsidRPr="00530B28" w:rsidRDefault="007A3BA3" w:rsidP="00954EF7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37F7556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8" w:type="dxa"/>
          </w:tcPr>
          <w:p w14:paraId="5BC55455" w14:textId="77777777" w:rsidR="007A3BA3" w:rsidRPr="00530B28" w:rsidRDefault="007A3BA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B28" w:rsidRPr="00530B28" w14:paraId="12FF6EF4" w14:textId="77777777" w:rsidTr="00A307B9">
        <w:trPr>
          <w:trHeight w:val="261"/>
        </w:trPr>
        <w:tc>
          <w:tcPr>
            <w:tcW w:w="3779" w:type="dxa"/>
          </w:tcPr>
          <w:p w14:paraId="5E104D6F" w14:textId="77777777" w:rsidR="007A3BA3" w:rsidRPr="00530B28" w:rsidRDefault="007A3BA3" w:rsidP="00F25A27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274" w:type="dxa"/>
          </w:tcPr>
          <w:p w14:paraId="327779A9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7" w:type="dxa"/>
            <w:tcBorders>
              <w:left w:val="nil"/>
              <w:right w:val="nil"/>
            </w:tcBorders>
            <w:vAlign w:val="bottom"/>
          </w:tcPr>
          <w:p w14:paraId="2C83162C" w14:textId="0F4E51F3" w:rsidR="007A3BA3" w:rsidRPr="00530B28" w:rsidRDefault="007A3BA3" w:rsidP="00954EF7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F65E4A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dxa"/>
          </w:tcPr>
          <w:p w14:paraId="758C2195" w14:textId="07E47702" w:rsidR="007A3BA3" w:rsidRPr="00530B28" w:rsidRDefault="007A3BA3" w:rsidP="00954EF7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322" w:type="dxa"/>
          </w:tcPr>
          <w:p w14:paraId="1BF15621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9" w:type="dxa"/>
            <w:tcBorders>
              <w:left w:val="nil"/>
              <w:right w:val="nil"/>
            </w:tcBorders>
            <w:vAlign w:val="bottom"/>
          </w:tcPr>
          <w:p w14:paraId="1481F35A" w14:textId="726B95B0" w:rsidR="007A3BA3" w:rsidRPr="00530B28" w:rsidRDefault="007A3BA3" w:rsidP="00F25A27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5861827C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D7B121" w14:textId="6B8C4B4E" w:rsidR="007A3BA3" w:rsidRPr="00530B28" w:rsidRDefault="007A3BA3" w:rsidP="0042383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00B30FEA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70763E13" w14:textId="664BCB8F" w:rsidR="007A3BA3" w:rsidRPr="00530B28" w:rsidRDefault="007A3BA3" w:rsidP="0042383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30B28" w:rsidRPr="00530B28" w14:paraId="0BA8500D" w14:textId="77777777" w:rsidTr="00A307B9">
        <w:trPr>
          <w:trHeight w:val="261"/>
        </w:trPr>
        <w:tc>
          <w:tcPr>
            <w:tcW w:w="3779" w:type="dxa"/>
          </w:tcPr>
          <w:p w14:paraId="6C505191" w14:textId="77777777" w:rsidR="007A3BA3" w:rsidRPr="00530B28" w:rsidRDefault="007A3BA3" w:rsidP="00F25A27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กองทุนเปิด</w:t>
            </w: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274" w:type="dxa"/>
          </w:tcPr>
          <w:p w14:paraId="60561A17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17" w:type="dxa"/>
            <w:tcBorders>
              <w:left w:val="nil"/>
              <w:right w:val="nil"/>
            </w:tcBorders>
            <w:vAlign w:val="bottom"/>
          </w:tcPr>
          <w:p w14:paraId="6233CC47" w14:textId="224F60DF" w:rsidR="007A3BA3" w:rsidRPr="00530B28" w:rsidRDefault="007A3BA3" w:rsidP="00F25A27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30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7830BD85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3" w:type="dxa"/>
            <w:vAlign w:val="bottom"/>
          </w:tcPr>
          <w:p w14:paraId="00E38F95" w14:textId="62B647DD" w:rsidR="007A3BA3" w:rsidRPr="00530B28" w:rsidRDefault="007A3BA3" w:rsidP="00954EF7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2" w:type="dxa"/>
          </w:tcPr>
          <w:p w14:paraId="3507E8C6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79" w:type="dxa"/>
            <w:tcBorders>
              <w:left w:val="nil"/>
              <w:right w:val="nil"/>
            </w:tcBorders>
            <w:vAlign w:val="bottom"/>
          </w:tcPr>
          <w:p w14:paraId="0B79BCC4" w14:textId="41D9C169" w:rsidR="007A3BA3" w:rsidRPr="00530B28" w:rsidRDefault="007A3BA3" w:rsidP="00F25A27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124</w:t>
            </w:r>
          </w:p>
        </w:tc>
        <w:tc>
          <w:tcPr>
            <w:tcW w:w="270" w:type="dxa"/>
            <w:vAlign w:val="bottom"/>
          </w:tcPr>
          <w:p w14:paraId="584B5918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DA5E484" w14:textId="2FB79EF9" w:rsidR="007A3BA3" w:rsidRPr="00606638" w:rsidRDefault="00606638" w:rsidP="0042383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Pr="00530B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3C8899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6D513DF4" w14:textId="26C6DAA3" w:rsidR="007A3BA3" w:rsidRPr="00530B28" w:rsidRDefault="007A3BA3" w:rsidP="0042383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</w:tr>
      <w:tr w:rsidR="00530B28" w:rsidRPr="00530B28" w14:paraId="6A02D3FD" w14:textId="77777777" w:rsidTr="00A307B9">
        <w:trPr>
          <w:trHeight w:val="261"/>
        </w:trPr>
        <w:tc>
          <w:tcPr>
            <w:tcW w:w="3779" w:type="dxa"/>
          </w:tcPr>
          <w:p w14:paraId="5313AF74" w14:textId="77777777" w:rsidR="007A3BA3" w:rsidRPr="00530B28" w:rsidRDefault="007A3BA3" w:rsidP="00F25A27">
            <w:pPr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4" w:type="dxa"/>
          </w:tcPr>
          <w:p w14:paraId="353EDFD7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1E07C2" w14:textId="0240FCA4" w:rsidR="007A3BA3" w:rsidRPr="00530B28" w:rsidRDefault="007A3BA3" w:rsidP="00F25A27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</w:p>
        </w:tc>
        <w:tc>
          <w:tcPr>
            <w:tcW w:w="236" w:type="dxa"/>
          </w:tcPr>
          <w:p w14:paraId="431C7059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3" w:type="dxa"/>
            <w:tcBorders>
              <w:top w:val="single" w:sz="4" w:space="0" w:color="auto"/>
              <w:bottom w:val="double" w:sz="4" w:space="0" w:color="auto"/>
            </w:tcBorders>
          </w:tcPr>
          <w:p w14:paraId="350EDC20" w14:textId="05EFD5B6" w:rsidR="007A3BA3" w:rsidRPr="00530B28" w:rsidRDefault="007A3BA3" w:rsidP="00F25A27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3,824</w:t>
            </w:r>
          </w:p>
        </w:tc>
        <w:tc>
          <w:tcPr>
            <w:tcW w:w="322" w:type="dxa"/>
          </w:tcPr>
          <w:p w14:paraId="161F90A5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FCB553" w14:textId="6C7E798C" w:rsidR="007A3BA3" w:rsidRPr="00530B28" w:rsidRDefault="007A3BA3" w:rsidP="00F25A27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3,948</w:t>
            </w:r>
          </w:p>
        </w:tc>
        <w:tc>
          <w:tcPr>
            <w:tcW w:w="270" w:type="dxa"/>
            <w:vAlign w:val="bottom"/>
          </w:tcPr>
          <w:p w14:paraId="20C51183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33D98B2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17B0CB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00E62435" w14:textId="77777777" w:rsidR="007A3BA3" w:rsidRPr="00530B28" w:rsidRDefault="007A3BA3" w:rsidP="007A3BA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30B28" w:rsidRPr="00530B28" w14:paraId="7C41142F" w14:textId="77777777" w:rsidTr="00A307B9">
        <w:trPr>
          <w:trHeight w:val="261"/>
        </w:trPr>
        <w:tc>
          <w:tcPr>
            <w:tcW w:w="3779" w:type="dxa"/>
          </w:tcPr>
          <w:p w14:paraId="098B76BE" w14:textId="77777777" w:rsidR="007A3BA3" w:rsidRPr="00530B28" w:rsidRDefault="007A3BA3" w:rsidP="00F25A2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4" w:type="dxa"/>
          </w:tcPr>
          <w:p w14:paraId="465704BB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35D4C22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D3E71CA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3" w:type="dxa"/>
            <w:tcBorders>
              <w:top w:val="double" w:sz="4" w:space="0" w:color="auto"/>
            </w:tcBorders>
          </w:tcPr>
          <w:p w14:paraId="5FA0507C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</w:tcPr>
          <w:p w14:paraId="243C99DD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3E76D94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063ACBF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AE6D708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D417DC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07A4377B" w14:textId="77777777" w:rsidR="007A3BA3" w:rsidRPr="00530B28" w:rsidRDefault="007A3BA3" w:rsidP="007A3BA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30B28" w:rsidRPr="00530B28" w14:paraId="0EDD46A6" w14:textId="77777777" w:rsidTr="00A307B9">
        <w:trPr>
          <w:trHeight w:val="261"/>
        </w:trPr>
        <w:tc>
          <w:tcPr>
            <w:tcW w:w="3779" w:type="dxa"/>
          </w:tcPr>
          <w:p w14:paraId="67B03D11" w14:textId="77777777" w:rsidR="007A3BA3" w:rsidRPr="00530B28" w:rsidRDefault="007A3BA3" w:rsidP="00F25A2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4" w:type="dxa"/>
          </w:tcPr>
          <w:p w14:paraId="6F23A7E3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7" w:type="dxa"/>
            <w:tcBorders>
              <w:left w:val="nil"/>
              <w:right w:val="nil"/>
            </w:tcBorders>
            <w:vAlign w:val="bottom"/>
          </w:tcPr>
          <w:p w14:paraId="45ECB330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4A31EDE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3" w:type="dxa"/>
          </w:tcPr>
          <w:p w14:paraId="20E3E9BE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2" w:type="dxa"/>
          </w:tcPr>
          <w:p w14:paraId="628ACF40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79" w:type="dxa"/>
            <w:tcBorders>
              <w:left w:val="nil"/>
              <w:right w:val="nil"/>
            </w:tcBorders>
            <w:vAlign w:val="bottom"/>
          </w:tcPr>
          <w:p w14:paraId="023DB10E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3BE21A8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01DED06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71AB222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7630899B" w14:textId="77777777" w:rsidR="007A3BA3" w:rsidRPr="00530B28" w:rsidRDefault="007A3BA3" w:rsidP="007A3BA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30B28" w:rsidRPr="00530B28" w14:paraId="6202631D" w14:textId="77777777" w:rsidTr="00A307B9">
        <w:trPr>
          <w:trHeight w:val="261"/>
        </w:trPr>
        <w:tc>
          <w:tcPr>
            <w:tcW w:w="3779" w:type="dxa"/>
          </w:tcPr>
          <w:p w14:paraId="0047EFC8" w14:textId="2F47166E" w:rsidR="007A3BA3" w:rsidRPr="00530B28" w:rsidRDefault="00A307B9" w:rsidP="00F25A27">
            <w:pPr>
              <w:ind w:left="16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4" w:type="dxa"/>
          </w:tcPr>
          <w:p w14:paraId="62C68772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1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471EAB" w14:textId="54606C61" w:rsidR="007A3BA3" w:rsidRPr="00530B28" w:rsidRDefault="007A3BA3" w:rsidP="00F25A27">
            <w:pPr>
              <w:pStyle w:val="acctfourfigures"/>
              <w:tabs>
                <w:tab w:val="clear" w:pos="765"/>
                <w:tab w:val="decimal" w:pos="146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0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1,069</w:t>
            </w:r>
            <w:r w:rsidRPr="0053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447070D2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83" w:type="dxa"/>
            <w:tcBorders>
              <w:bottom w:val="double" w:sz="4" w:space="0" w:color="auto"/>
            </w:tcBorders>
          </w:tcPr>
          <w:p w14:paraId="28A4F4F1" w14:textId="5CE65439" w:rsidR="007A3BA3" w:rsidRPr="00B45ECE" w:rsidRDefault="007A3BA3" w:rsidP="00F25A27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  <w:r w:rsidRPr="00B45EC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2" w:type="dxa"/>
          </w:tcPr>
          <w:p w14:paraId="5B55946C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7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D2BC906" w14:textId="1520B080" w:rsidR="007A3BA3" w:rsidRPr="00530B28" w:rsidRDefault="007A3BA3" w:rsidP="00F25A27">
            <w:pPr>
              <w:pStyle w:val="acctfourfigures"/>
              <w:tabs>
                <w:tab w:val="clear" w:pos="765"/>
                <w:tab w:val="decimal" w:pos="1370"/>
              </w:tabs>
              <w:spacing w:line="240" w:lineRule="atLeast"/>
              <w:ind w:left="-43" w:right="-1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0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1,069</w:t>
            </w:r>
            <w:r w:rsidRPr="0053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3CBEA90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0F241B3" w14:textId="58B57934" w:rsidR="007A3BA3" w:rsidRPr="00530B28" w:rsidRDefault="001B592E" w:rsidP="00423833">
            <w:pPr>
              <w:pStyle w:val="acctfourfigures"/>
              <w:tabs>
                <w:tab w:val="clear" w:pos="765"/>
                <w:tab w:val="decimal" w:pos="96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</w:t>
            </w:r>
            <w:r w:rsidR="007A3BA3" w:rsidRPr="00530B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CF2A06" w14:textId="77777777" w:rsidR="007A3BA3" w:rsidRPr="00530B28" w:rsidRDefault="007A3BA3" w:rsidP="00F25A2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8" w:type="dxa"/>
            <w:vAlign w:val="bottom"/>
          </w:tcPr>
          <w:p w14:paraId="7E8BF248" w14:textId="39D594D9" w:rsidR="007A3BA3" w:rsidRPr="00530B28" w:rsidRDefault="007A3BA3" w:rsidP="007A3BA3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30B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1,069</w:t>
            </w:r>
            <w:r w:rsidRPr="00530B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</w:tbl>
    <w:p w14:paraId="6F11E037" w14:textId="3C72B259" w:rsidR="005800A2" w:rsidRPr="00530B28" w:rsidRDefault="005800A2" w:rsidP="00580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2838175" w14:textId="1BD38FB9" w:rsidR="005800A2" w:rsidRPr="00530B28" w:rsidRDefault="005800A2" w:rsidP="00580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="Angsana New"/>
          <w:cs/>
        </w:rPr>
        <w:sectPr w:rsidR="005800A2" w:rsidRPr="00530B28" w:rsidSect="00B12D6E">
          <w:headerReference w:type="default" r:id="rId13"/>
          <w:footerReference w:type="default" r:id="rId14"/>
          <w:pgSz w:w="16834" w:h="11909" w:orient="landscape" w:code="9"/>
          <w:pgMar w:top="691" w:right="1152" w:bottom="576" w:left="1530" w:header="720" w:footer="720" w:gutter="0"/>
          <w:cols w:space="720"/>
          <w:docGrid w:linePitch="245"/>
        </w:sectPr>
      </w:pPr>
      <w:r w:rsidRPr="00530B28">
        <w:tab/>
      </w:r>
    </w:p>
    <w:p w14:paraId="5C9BAE40" w14:textId="76B14695" w:rsidR="00372499" w:rsidRPr="00530B28" w:rsidRDefault="00372499" w:rsidP="0037249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30B2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9EDCC73" w14:textId="77777777" w:rsidR="00372499" w:rsidRPr="00530B28" w:rsidRDefault="00372499" w:rsidP="0037249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882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0"/>
        <w:gridCol w:w="236"/>
        <w:gridCol w:w="5254"/>
      </w:tblGrid>
      <w:tr w:rsidR="00530B28" w:rsidRPr="00530B28" w14:paraId="2E2AF782" w14:textId="77777777" w:rsidTr="009D664F">
        <w:trPr>
          <w:tblHeader/>
        </w:trPr>
        <w:tc>
          <w:tcPr>
            <w:tcW w:w="3330" w:type="dxa"/>
          </w:tcPr>
          <w:p w14:paraId="698D489B" w14:textId="77777777" w:rsidR="00372499" w:rsidRPr="00530B28" w:rsidRDefault="00372499" w:rsidP="009D664F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C275DDD" w14:textId="77777777" w:rsidR="00372499" w:rsidRPr="00530B28" w:rsidRDefault="00372499" w:rsidP="001F7D1F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254" w:type="dxa"/>
          </w:tcPr>
          <w:p w14:paraId="3D48D548" w14:textId="77777777" w:rsidR="00372499" w:rsidRPr="00530B28" w:rsidRDefault="00372499" w:rsidP="009D664F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30B28" w:rsidRPr="00530B28" w14:paraId="1C3530D7" w14:textId="77777777" w:rsidTr="009D664F">
        <w:tc>
          <w:tcPr>
            <w:tcW w:w="3330" w:type="dxa"/>
          </w:tcPr>
          <w:p w14:paraId="6F45CDEB" w14:textId="77777777" w:rsidR="00372499" w:rsidRPr="00530B28" w:rsidRDefault="00372499" w:rsidP="001F7D1F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236" w:type="dxa"/>
          </w:tcPr>
          <w:p w14:paraId="63F9997E" w14:textId="77777777" w:rsidR="00372499" w:rsidRPr="00530B28" w:rsidRDefault="00372499" w:rsidP="001F7D1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254" w:type="dxa"/>
          </w:tcPr>
          <w:p w14:paraId="798270FA" w14:textId="25FA2A34" w:rsidR="00372499" w:rsidRPr="00530B28" w:rsidRDefault="00372499" w:rsidP="001F7D1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มูลค่าสินทรัพย์สุทธิ</w:t>
            </w:r>
            <w:r w:rsidRPr="00530B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</w:t>
            </w:r>
            <w:r w:rsidR="009D664F" w:rsidRPr="00530B2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ณ วันที่รายงาน</w:t>
            </w:r>
          </w:p>
        </w:tc>
      </w:tr>
      <w:tr w:rsidR="00530B28" w:rsidRPr="00530B28" w14:paraId="69136A57" w14:textId="77777777" w:rsidTr="009D664F">
        <w:tc>
          <w:tcPr>
            <w:tcW w:w="3330" w:type="dxa"/>
          </w:tcPr>
          <w:p w14:paraId="3F9F720F" w14:textId="50C661B6" w:rsidR="00372499" w:rsidRPr="00530B28" w:rsidRDefault="009D664F" w:rsidP="00A307B9">
            <w:pPr>
              <w:tabs>
                <w:tab w:val="clear" w:pos="227"/>
              </w:tabs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2E78E00" w14:textId="77777777" w:rsidR="00372499" w:rsidRPr="00530B28" w:rsidRDefault="00372499" w:rsidP="001F7D1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254" w:type="dxa"/>
          </w:tcPr>
          <w:p w14:paraId="4700EE0B" w14:textId="77777777" w:rsidR="00D76E9C" w:rsidRPr="00530B28" w:rsidRDefault="00D76E9C" w:rsidP="00D76E9C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</w:t>
            </w:r>
          </w:p>
          <w:p w14:paraId="683F8D0F" w14:textId="7E550F8F" w:rsidR="00372499" w:rsidRPr="00530B28" w:rsidRDefault="00D76E9C" w:rsidP="00D76E9C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เงินตราต่างประเทศล่วงหน้า ณ วันที่รายงาน</w:t>
            </w:r>
            <w:r w:rsidR="00372499" w:rsidRPr="00530B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</w:tbl>
    <w:p w14:paraId="73102833" w14:textId="77777777" w:rsidR="007F77C9" w:rsidRPr="00530B28" w:rsidRDefault="007F77C9" w:rsidP="007F77C9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8F7E29C" w14:textId="4EE53C09" w:rsidR="00267C4F" w:rsidRPr="00530B28" w:rsidRDefault="00267C4F" w:rsidP="00A07A2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30B28"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8BD496D" w14:textId="77777777" w:rsidR="00267C4F" w:rsidRPr="00530B28" w:rsidRDefault="00267C4F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tbl>
      <w:tblPr>
        <w:tblW w:w="88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7"/>
        <w:gridCol w:w="1531"/>
        <w:gridCol w:w="242"/>
        <w:gridCol w:w="1443"/>
      </w:tblGrid>
      <w:tr w:rsidR="00530B28" w:rsidRPr="00530B28" w14:paraId="0F0AA22F" w14:textId="77777777" w:rsidTr="007A2772">
        <w:trPr>
          <w:trHeight w:val="659"/>
          <w:tblHeader/>
        </w:trPr>
        <w:tc>
          <w:tcPr>
            <w:tcW w:w="3190" w:type="pct"/>
            <w:vAlign w:val="bottom"/>
          </w:tcPr>
          <w:p w14:paraId="30B68A67" w14:textId="750CA01D" w:rsidR="00267C4F" w:rsidRPr="00530B28" w:rsidRDefault="00267C4F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3E3D85"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54EF7" w:rsidRPr="0066510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="003E3D85" w:rsidRPr="00530B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B705C1"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4A3F73"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862" w:type="pct"/>
            <w:vAlign w:val="bottom"/>
          </w:tcPr>
          <w:p w14:paraId="65E866E9" w14:textId="2531B137" w:rsidR="00267C4F" w:rsidRPr="00530B28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6" w:type="pct"/>
            <w:vAlign w:val="bottom"/>
          </w:tcPr>
          <w:p w14:paraId="1FC0DC27" w14:textId="77777777" w:rsidR="00267C4F" w:rsidRPr="00530B28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pct"/>
            <w:vAlign w:val="bottom"/>
          </w:tcPr>
          <w:p w14:paraId="44CA8009" w14:textId="77777777" w:rsidR="00267C4F" w:rsidRPr="00530B28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279EB821" w14:textId="4DD40230" w:rsidR="00267C4F" w:rsidRPr="00530B28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530B28" w:rsidRPr="00530B28" w14:paraId="208D2A48" w14:textId="77777777" w:rsidTr="007A2772">
        <w:trPr>
          <w:tblHeader/>
        </w:trPr>
        <w:tc>
          <w:tcPr>
            <w:tcW w:w="3190" w:type="pct"/>
          </w:tcPr>
          <w:p w14:paraId="25FC9089" w14:textId="77777777" w:rsidR="00267C4F" w:rsidRPr="00530B28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0" w:type="pct"/>
            <w:gridSpan w:val="3"/>
          </w:tcPr>
          <w:p w14:paraId="654198BB" w14:textId="1EB9DC60" w:rsidR="00267C4F" w:rsidRPr="00530B28" w:rsidRDefault="00267C4F" w:rsidP="007A277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2C00A3" w:rsidRPr="00530B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530B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530B28" w:rsidRPr="00530B28" w14:paraId="66AEED33" w14:textId="77777777" w:rsidTr="007A2772">
        <w:tc>
          <w:tcPr>
            <w:tcW w:w="3190" w:type="pct"/>
          </w:tcPr>
          <w:p w14:paraId="629BD8A8" w14:textId="1F6224BE" w:rsidR="00267C4F" w:rsidRPr="00530B28" w:rsidRDefault="00267C4F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62" w:type="pct"/>
          </w:tcPr>
          <w:p w14:paraId="0FD39055" w14:textId="77777777" w:rsidR="00267C4F" w:rsidRPr="00530B28" w:rsidRDefault="00267C4F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4254C48D" w14:textId="77777777" w:rsidR="00267C4F" w:rsidRPr="00530B28" w:rsidRDefault="00267C4F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pct"/>
          </w:tcPr>
          <w:p w14:paraId="49052D7D" w14:textId="77777777" w:rsidR="00267C4F" w:rsidRPr="00530B28" w:rsidRDefault="00267C4F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B28" w:rsidRPr="00530B28" w14:paraId="47AAE59A" w14:textId="77777777" w:rsidTr="007A2772">
        <w:tc>
          <w:tcPr>
            <w:tcW w:w="3190" w:type="pct"/>
          </w:tcPr>
          <w:p w14:paraId="5D6C44EE" w14:textId="49988EAD" w:rsidR="00970D94" w:rsidRPr="00530B28" w:rsidRDefault="00970D94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="Angsana New" w:hint="cs"/>
                <w:sz w:val="28"/>
                <w:szCs w:val="28"/>
                <w:cs/>
              </w:rPr>
              <w:t>อาคารและ</w:t>
            </w:r>
            <w:r w:rsidR="009F0A3D" w:rsidRPr="00530B28">
              <w:rPr>
                <w:rFonts w:asciiTheme="majorBidi" w:hAnsiTheme="majorBidi" w:cs="Angsana New" w:hint="cs"/>
                <w:sz w:val="28"/>
                <w:szCs w:val="28"/>
                <w:cs/>
              </w:rPr>
              <w:t>สิ่งปลูกสร้างอื่น</w:t>
            </w:r>
          </w:p>
        </w:tc>
        <w:tc>
          <w:tcPr>
            <w:tcW w:w="862" w:type="pct"/>
          </w:tcPr>
          <w:p w14:paraId="1D9D3588" w14:textId="5B101816" w:rsidR="00970D94" w:rsidRPr="00530B28" w:rsidRDefault="008F2216" w:rsidP="007A2772">
            <w:pPr>
              <w:pStyle w:val="acctfourfigures"/>
              <w:tabs>
                <w:tab w:val="clear" w:pos="765"/>
                <w:tab w:val="center" w:pos="657"/>
                <w:tab w:val="right" w:pos="131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7,838</w:t>
            </w:r>
          </w:p>
        </w:tc>
        <w:tc>
          <w:tcPr>
            <w:tcW w:w="136" w:type="pct"/>
          </w:tcPr>
          <w:p w14:paraId="331B586E" w14:textId="77777777" w:rsidR="00970D94" w:rsidRPr="00530B28" w:rsidRDefault="00970D94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pct"/>
          </w:tcPr>
          <w:p w14:paraId="3B1C4C60" w14:textId="4CAB4003" w:rsidR="00970D94" w:rsidRPr="00530B28" w:rsidRDefault="008F2216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7,838</w:t>
            </w:r>
          </w:p>
        </w:tc>
      </w:tr>
      <w:tr w:rsidR="00530B28" w:rsidRPr="00530B28" w14:paraId="4F8A412F" w14:textId="77777777" w:rsidTr="007A2772">
        <w:tc>
          <w:tcPr>
            <w:tcW w:w="3190" w:type="pct"/>
          </w:tcPr>
          <w:p w14:paraId="74A8C17D" w14:textId="471C8500" w:rsidR="00DB4320" w:rsidRPr="00530B28" w:rsidRDefault="00DB4320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="Angsana New" w:hint="cs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862" w:type="pct"/>
          </w:tcPr>
          <w:p w14:paraId="0913BE3E" w14:textId="46B33BB2" w:rsidR="00DB4320" w:rsidRPr="00530B28" w:rsidRDefault="003F3671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3671">
              <w:rPr>
                <w:rFonts w:asciiTheme="majorBidi" w:hAnsiTheme="majorBidi" w:cstheme="majorBidi"/>
                <w:sz w:val="28"/>
                <w:szCs w:val="28"/>
              </w:rPr>
              <w:t>144,563</w:t>
            </w:r>
          </w:p>
        </w:tc>
        <w:tc>
          <w:tcPr>
            <w:tcW w:w="136" w:type="pct"/>
          </w:tcPr>
          <w:p w14:paraId="5575FE4E" w14:textId="77777777" w:rsidR="00DB4320" w:rsidRPr="00530B28" w:rsidRDefault="00DB4320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pct"/>
          </w:tcPr>
          <w:p w14:paraId="2AA9CF81" w14:textId="18005075" w:rsidR="00DB4320" w:rsidRPr="00530B28" w:rsidRDefault="003F3671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F3671">
              <w:rPr>
                <w:rFonts w:asciiTheme="majorBidi" w:hAnsiTheme="majorBidi" w:cstheme="majorBidi"/>
                <w:sz w:val="28"/>
                <w:szCs w:val="28"/>
              </w:rPr>
              <w:t>144,563</w:t>
            </w:r>
          </w:p>
        </w:tc>
      </w:tr>
      <w:tr w:rsidR="00530B28" w:rsidRPr="00530B28" w14:paraId="52EBCE50" w14:textId="77777777" w:rsidTr="007A2772">
        <w:tc>
          <w:tcPr>
            <w:tcW w:w="3190" w:type="pct"/>
          </w:tcPr>
          <w:p w14:paraId="77F01028" w14:textId="77777777" w:rsidR="00DB4320" w:rsidRPr="00530B28" w:rsidRDefault="00DB4320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</w:tcPr>
          <w:p w14:paraId="4FA8C298" w14:textId="456C39F6" w:rsidR="00DB4320" w:rsidRPr="00530B28" w:rsidRDefault="003F3671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F367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152,401</w:t>
            </w:r>
          </w:p>
        </w:tc>
        <w:tc>
          <w:tcPr>
            <w:tcW w:w="136" w:type="pct"/>
          </w:tcPr>
          <w:p w14:paraId="183E28FF" w14:textId="77777777" w:rsidR="00DB4320" w:rsidRPr="00530B28" w:rsidRDefault="00DB4320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</w:tcPr>
          <w:p w14:paraId="23B78812" w14:textId="4F2CFB65" w:rsidR="00DB4320" w:rsidRPr="00530B28" w:rsidRDefault="00D95CFA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95C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152,401</w:t>
            </w:r>
          </w:p>
        </w:tc>
      </w:tr>
      <w:tr w:rsidR="00530B28" w:rsidRPr="00530B28" w14:paraId="7945AA55" w14:textId="77777777" w:rsidTr="007A2772">
        <w:tc>
          <w:tcPr>
            <w:tcW w:w="3190" w:type="pct"/>
          </w:tcPr>
          <w:p w14:paraId="3B56C09C" w14:textId="77777777" w:rsidR="00DB4320" w:rsidRPr="00530B28" w:rsidRDefault="00DB4320" w:rsidP="007A277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2" w:type="pct"/>
            <w:tcBorders>
              <w:top w:val="double" w:sz="4" w:space="0" w:color="auto"/>
            </w:tcBorders>
          </w:tcPr>
          <w:p w14:paraId="0A27E995" w14:textId="77777777" w:rsidR="00DB4320" w:rsidRPr="00530B28" w:rsidRDefault="00DB4320" w:rsidP="007A2772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</w:tcPr>
          <w:p w14:paraId="3838A27D" w14:textId="77777777" w:rsidR="00DB4320" w:rsidRPr="00530B28" w:rsidRDefault="00DB4320" w:rsidP="007A2772">
            <w:pPr>
              <w:pStyle w:val="NoSpacing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double" w:sz="4" w:space="0" w:color="auto"/>
            </w:tcBorders>
          </w:tcPr>
          <w:p w14:paraId="6FBE7970" w14:textId="77777777" w:rsidR="00DB4320" w:rsidRPr="00530B28" w:rsidRDefault="00DB4320" w:rsidP="007A2772">
            <w:pPr>
              <w:pStyle w:val="NoSpacing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0B28" w:rsidRPr="00530B28" w14:paraId="115BC5A9" w14:textId="77777777" w:rsidTr="007A2772">
        <w:tc>
          <w:tcPr>
            <w:tcW w:w="3190" w:type="pct"/>
          </w:tcPr>
          <w:p w14:paraId="00A46768" w14:textId="77777777" w:rsidR="00DB4320" w:rsidRPr="00530B28" w:rsidRDefault="00DB4320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862" w:type="pct"/>
          </w:tcPr>
          <w:p w14:paraId="3E1FC33E" w14:textId="77777777" w:rsidR="00DB4320" w:rsidRPr="00530B28" w:rsidRDefault="00DB4320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" w:type="pct"/>
          </w:tcPr>
          <w:p w14:paraId="6391FFC8" w14:textId="77777777" w:rsidR="00DB4320" w:rsidRPr="00530B28" w:rsidRDefault="00DB4320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pct"/>
          </w:tcPr>
          <w:p w14:paraId="730E944A" w14:textId="77777777" w:rsidR="00DB4320" w:rsidRPr="00530B28" w:rsidRDefault="00DB4320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0B28" w:rsidRPr="00530B28" w14:paraId="4EE925BC" w14:textId="77777777" w:rsidTr="007A2772">
        <w:tc>
          <w:tcPr>
            <w:tcW w:w="3190" w:type="pct"/>
          </w:tcPr>
          <w:p w14:paraId="0FB94E05" w14:textId="4A6A283C" w:rsidR="00DB4320" w:rsidRPr="00530B28" w:rsidRDefault="00DB4320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862" w:type="pct"/>
            <w:vAlign w:val="bottom"/>
          </w:tcPr>
          <w:p w14:paraId="52F2D08F" w14:textId="180DBD53" w:rsidR="00DB4320" w:rsidRPr="00530B28" w:rsidRDefault="008F2216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216">
              <w:rPr>
                <w:rFonts w:asciiTheme="majorBidi" w:hAnsiTheme="majorBidi" w:cstheme="majorBidi"/>
                <w:sz w:val="28"/>
                <w:szCs w:val="28"/>
              </w:rPr>
              <w:t>174,598</w:t>
            </w:r>
          </w:p>
        </w:tc>
        <w:tc>
          <w:tcPr>
            <w:tcW w:w="136" w:type="pct"/>
            <w:vAlign w:val="bottom"/>
          </w:tcPr>
          <w:p w14:paraId="4837E760" w14:textId="77777777" w:rsidR="00DB4320" w:rsidRPr="00530B28" w:rsidRDefault="00DB4320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pct"/>
            <w:vAlign w:val="bottom"/>
          </w:tcPr>
          <w:p w14:paraId="23B41728" w14:textId="2AAD6FEF" w:rsidR="00DB4320" w:rsidRPr="00530B28" w:rsidRDefault="008F2216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174,598</w:t>
            </w:r>
          </w:p>
        </w:tc>
      </w:tr>
      <w:tr w:rsidR="00530B28" w:rsidRPr="00530B28" w14:paraId="3DD8B6FB" w14:textId="77777777" w:rsidTr="007A2772">
        <w:tc>
          <w:tcPr>
            <w:tcW w:w="3190" w:type="pct"/>
          </w:tcPr>
          <w:p w14:paraId="61596CB8" w14:textId="77777777" w:rsidR="00DB4320" w:rsidRPr="00530B28" w:rsidRDefault="00DB4320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62" w:type="pct"/>
          </w:tcPr>
          <w:p w14:paraId="3EACBD5D" w14:textId="197374E6" w:rsidR="00DB4320" w:rsidRPr="00530B28" w:rsidRDefault="008F2216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216">
              <w:rPr>
                <w:rFonts w:asciiTheme="majorBidi" w:hAnsiTheme="majorBidi" w:cstheme="majorBidi"/>
                <w:sz w:val="28"/>
                <w:szCs w:val="28"/>
              </w:rPr>
              <w:t>241,268</w:t>
            </w:r>
          </w:p>
        </w:tc>
        <w:tc>
          <w:tcPr>
            <w:tcW w:w="136" w:type="pct"/>
          </w:tcPr>
          <w:p w14:paraId="03E96F8E" w14:textId="77777777" w:rsidR="00DB4320" w:rsidRPr="00530B28" w:rsidRDefault="00DB4320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2" w:type="pct"/>
          </w:tcPr>
          <w:p w14:paraId="2D695B1A" w14:textId="1C443E87" w:rsidR="00DB4320" w:rsidRPr="00530B28" w:rsidRDefault="008F2216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241,268</w:t>
            </w:r>
          </w:p>
        </w:tc>
      </w:tr>
      <w:tr w:rsidR="00530B28" w:rsidRPr="00530B28" w14:paraId="115610DF" w14:textId="77777777" w:rsidTr="007A2772">
        <w:tc>
          <w:tcPr>
            <w:tcW w:w="3190" w:type="pct"/>
          </w:tcPr>
          <w:p w14:paraId="2F520D57" w14:textId="797DEAE9" w:rsidR="00DB4320" w:rsidRPr="00530B28" w:rsidRDefault="00DB4320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</w:t>
            </w:r>
            <w:r w:rsidRPr="00530B28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ธนาคาร</w:t>
            </w:r>
          </w:p>
        </w:tc>
        <w:tc>
          <w:tcPr>
            <w:tcW w:w="862" w:type="pct"/>
          </w:tcPr>
          <w:p w14:paraId="79D68D4E" w14:textId="581C763F" w:rsidR="00DB4320" w:rsidRPr="00530B28" w:rsidRDefault="008F2216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2216">
              <w:rPr>
                <w:rFonts w:asciiTheme="majorBidi" w:hAnsiTheme="majorBidi" w:cstheme="majorBidi"/>
                <w:sz w:val="28"/>
                <w:szCs w:val="28"/>
              </w:rPr>
              <w:t>21,343</w:t>
            </w:r>
          </w:p>
        </w:tc>
        <w:tc>
          <w:tcPr>
            <w:tcW w:w="136" w:type="pct"/>
          </w:tcPr>
          <w:p w14:paraId="36F7ED36" w14:textId="77777777" w:rsidR="00DB4320" w:rsidRPr="00530B28" w:rsidRDefault="00DB4320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pct"/>
          </w:tcPr>
          <w:p w14:paraId="6053FE77" w14:textId="488A0345" w:rsidR="00DB4320" w:rsidRPr="00530B28" w:rsidRDefault="008F2216" w:rsidP="00AA12D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F221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20,319</w:t>
            </w:r>
          </w:p>
        </w:tc>
      </w:tr>
      <w:tr w:rsidR="00530B28" w:rsidRPr="00530B28" w14:paraId="516B684F" w14:textId="77777777" w:rsidTr="007A2772">
        <w:tc>
          <w:tcPr>
            <w:tcW w:w="3190" w:type="pct"/>
          </w:tcPr>
          <w:p w14:paraId="3DC8D00C" w14:textId="77777777" w:rsidR="00DB4320" w:rsidRPr="00530B28" w:rsidRDefault="00DB4320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24422" w14:textId="34F2F32B" w:rsidR="00DB4320" w:rsidRPr="00530B28" w:rsidRDefault="008F2216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F221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437,209</w:t>
            </w:r>
          </w:p>
        </w:tc>
        <w:tc>
          <w:tcPr>
            <w:tcW w:w="136" w:type="pct"/>
            <w:vAlign w:val="bottom"/>
          </w:tcPr>
          <w:p w14:paraId="125CBC26" w14:textId="77777777" w:rsidR="00DB4320" w:rsidRPr="00530B28" w:rsidRDefault="00DB4320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AB195" w14:textId="773E9057" w:rsidR="00DB4320" w:rsidRPr="00530B28" w:rsidRDefault="008F2216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22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436,185</w:t>
            </w:r>
          </w:p>
        </w:tc>
      </w:tr>
    </w:tbl>
    <w:p w14:paraId="208D8DF8" w14:textId="138E306C" w:rsidR="00267C4F" w:rsidRPr="00530B28" w:rsidRDefault="00267C4F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</w:rPr>
      </w:pPr>
    </w:p>
    <w:p w14:paraId="50E449B8" w14:textId="77777777" w:rsidR="00D9731B" w:rsidRPr="00530B28" w:rsidRDefault="00D9731B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</w:p>
    <w:sectPr w:rsidR="00D9731B" w:rsidRPr="00530B28" w:rsidSect="00266622">
      <w:footerReference w:type="default" r:id="rId15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D9C14" w14:textId="77777777" w:rsidR="00A77C39" w:rsidRDefault="00A77C39">
      <w:r>
        <w:separator/>
      </w:r>
    </w:p>
  </w:endnote>
  <w:endnote w:type="continuationSeparator" w:id="0">
    <w:p w14:paraId="162D2B44" w14:textId="77777777" w:rsidR="00A77C39" w:rsidRDefault="00A77C39">
      <w:r>
        <w:continuationSeparator/>
      </w:r>
    </w:p>
  </w:endnote>
  <w:endnote w:type="continuationNotice" w:id="1">
    <w:p w14:paraId="322FADD4" w14:textId="77777777" w:rsidR="00A77C39" w:rsidRDefault="00A77C3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73181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06FBB6" w14:textId="477B59F7" w:rsidR="00D663F1" w:rsidRPr="00921970" w:rsidRDefault="008A445D" w:rsidP="009219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19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19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19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219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219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847903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C881315" w14:textId="104A9BB9" w:rsidR="001F65E9" w:rsidRPr="00FC3BAC" w:rsidRDefault="001F65E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C3BA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C3BA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C3BA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C3BA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C3BA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4DE5803F" w14:textId="55C2EBD7" w:rsidR="00C0670D" w:rsidRPr="00A559F7" w:rsidRDefault="00C0670D" w:rsidP="00A559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75448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F157085" w14:textId="538CC825" w:rsidR="00D663F1" w:rsidRPr="00B54955" w:rsidRDefault="00B54955" w:rsidP="00B5495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549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549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549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74DE3" w14:textId="77777777" w:rsidR="00A77C39" w:rsidRDefault="00A77C39">
      <w:r>
        <w:separator/>
      </w:r>
    </w:p>
  </w:footnote>
  <w:footnote w:type="continuationSeparator" w:id="0">
    <w:p w14:paraId="0F1627E0" w14:textId="77777777" w:rsidR="00A77C39" w:rsidRDefault="00A77C39">
      <w:r>
        <w:continuationSeparator/>
      </w:r>
    </w:p>
  </w:footnote>
  <w:footnote w:type="continuationNotice" w:id="1">
    <w:p w14:paraId="25550F18" w14:textId="77777777" w:rsidR="00A77C39" w:rsidRDefault="00A77C3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53961" w14:textId="77777777" w:rsidR="00617365" w:rsidRPr="003E24D3" w:rsidRDefault="00617365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74F71168" w14:textId="77777777" w:rsidR="00617365" w:rsidRPr="003E24D3" w:rsidRDefault="00617365" w:rsidP="00D32D4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4563B473" w14:textId="77777777" w:rsidR="00617365" w:rsidRPr="00CA302D" w:rsidRDefault="00617365" w:rsidP="00DD6EBA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และเก้าเดือน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สิ้นสุดวันที่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กันยายน</w:t>
    </w:r>
    <w:r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Pr="00CA302D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7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1D0E6863" w14:textId="77777777" w:rsidR="00617365" w:rsidRPr="001329D0" w:rsidRDefault="00617365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84BBC" w14:textId="336DE8B0" w:rsidR="005800A2" w:rsidRPr="003E24D3" w:rsidRDefault="005800A2" w:rsidP="00580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3E24D3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95E6B0D" w14:textId="77777777" w:rsidR="005800A2" w:rsidRPr="003E24D3" w:rsidRDefault="005800A2" w:rsidP="00580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 w:cs="Angsana New"/>
        <w:b/>
        <w:bCs/>
        <w:sz w:val="32"/>
        <w:szCs w:val="32"/>
        <w:cs/>
      </w:rPr>
    </w:pPr>
    <w:r w:rsidRPr="003E24D3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3E24D3">
      <w:rPr>
        <w:rFonts w:ascii="Angsana New" w:hAnsi="Angsana New" w:cs="Angsana New" w:hint="cs"/>
        <w:b/>
        <w:bCs/>
        <w:sz w:val="32"/>
        <w:szCs w:val="32"/>
        <w:cs/>
      </w:rPr>
      <w:t>ระหว่างกาล</w:t>
    </w:r>
    <w:r>
      <w:rPr>
        <w:rFonts w:ascii="Angsana New" w:hAnsi="Angsana New" w:cs="Angsana New" w:hint="cs"/>
        <w:b/>
        <w:bCs/>
        <w:sz w:val="32"/>
        <w:szCs w:val="32"/>
        <w:cs/>
      </w:rPr>
      <w:t>แบบย่อ</w:t>
    </w:r>
  </w:p>
  <w:p w14:paraId="263DA006" w14:textId="21FC3DE9" w:rsidR="005800A2" w:rsidRPr="00CA302D" w:rsidRDefault="003E3D85" w:rsidP="005800A2">
    <w:pPr>
      <w:pStyle w:val="acctmainheading"/>
      <w:spacing w:after="0" w:line="240" w:lineRule="atLeast"/>
      <w:ind w:left="-270"/>
      <w:rPr>
        <w:rFonts w:ascii="Angsana New" w:hAnsi="Angsana New" w:cs="Angsana New"/>
        <w:bCs/>
        <w:sz w:val="32"/>
        <w:szCs w:val="32"/>
        <w:lang w:val="en-US" w:bidi="th-TH"/>
      </w:rPr>
    </w:pP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</w:t>
    </w:r>
    <w:r w:rsidR="00067376"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งวดสามเดือน</w:t>
    </w:r>
    <w:r w:rsidR="00067376">
      <w:rPr>
        <w:rFonts w:ascii="Angsana New" w:hAnsi="Angsana New" w:cs="Angsana New" w:hint="cs"/>
        <w:bCs/>
        <w:sz w:val="32"/>
        <w:szCs w:val="32"/>
        <w:cs/>
        <w:lang w:val="en-US" w:bidi="th-TH"/>
      </w:rPr>
      <w:t>และเก้าเดือน</w:t>
    </w:r>
    <w:r w:rsidR="00067376"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สิ้นสุดวันที่</w:t>
    </w:r>
    <w:r w:rsidR="00067376"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="00067376" w:rsidRPr="00CA302D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="00067376">
      <w:rPr>
        <w:rFonts w:ascii="Angsana New" w:hAnsi="Angsana New" w:cs="Angsana New" w:hint="cs"/>
        <w:bCs/>
        <w:sz w:val="32"/>
        <w:szCs w:val="32"/>
        <w:cs/>
        <w:lang w:val="en-US" w:bidi="th-TH"/>
      </w:rPr>
      <w:t>กันยายน</w:t>
    </w:r>
    <w:r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 </w:t>
    </w:r>
    <w:r w:rsidR="006E0308">
      <w:rPr>
        <w:rFonts w:ascii="Angsana New" w:hAnsi="Angsana New" w:cs="Angsana New"/>
        <w:bCs/>
        <w:sz w:val="32"/>
        <w:szCs w:val="32"/>
        <w:lang w:val="en-US" w:bidi="th-TH"/>
      </w:rPr>
      <w:t>2567</w:t>
    </w:r>
    <w:r w:rsidR="005800A2"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="005800A2" w:rsidRPr="00CA302D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="005800A2" w:rsidRPr="00CA302D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6F173AEE" w14:textId="77777777" w:rsidR="00045B47" w:rsidRPr="001329D0" w:rsidRDefault="00045B47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1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36141D4"/>
    <w:multiLevelType w:val="hybridMultilevel"/>
    <w:tmpl w:val="BDB8C066"/>
    <w:lvl w:ilvl="0" w:tplc="67BC2A86">
      <w:numFmt w:val="bullet"/>
      <w:lvlText w:val="-"/>
      <w:lvlJc w:val="left"/>
      <w:pPr>
        <w:ind w:left="11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4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8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9C4FFF"/>
    <w:multiLevelType w:val="hybridMultilevel"/>
    <w:tmpl w:val="77264A9E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2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12"/>
  </w:num>
  <w:num w:numId="2" w16cid:durableId="687605371">
    <w:abstractNumId w:val="28"/>
  </w:num>
  <w:num w:numId="3" w16cid:durableId="104472513">
    <w:abstractNumId w:val="21"/>
  </w:num>
  <w:num w:numId="4" w16cid:durableId="1187712035">
    <w:abstractNumId w:val="15"/>
  </w:num>
  <w:num w:numId="5" w16cid:durableId="1933278340">
    <w:abstractNumId w:val="19"/>
  </w:num>
  <w:num w:numId="6" w16cid:durableId="1021470231">
    <w:abstractNumId w:val="16"/>
  </w:num>
  <w:num w:numId="7" w16cid:durableId="414743987">
    <w:abstractNumId w:val="3"/>
  </w:num>
  <w:num w:numId="8" w16cid:durableId="1426999370">
    <w:abstractNumId w:val="26"/>
  </w:num>
  <w:num w:numId="9" w16cid:durableId="1849639455">
    <w:abstractNumId w:val="9"/>
  </w:num>
  <w:num w:numId="10" w16cid:durableId="847990175">
    <w:abstractNumId w:val="4"/>
  </w:num>
  <w:num w:numId="11" w16cid:durableId="1502505028">
    <w:abstractNumId w:val="22"/>
  </w:num>
  <w:num w:numId="12" w16cid:durableId="757676651">
    <w:abstractNumId w:val="17"/>
  </w:num>
  <w:num w:numId="13" w16cid:durableId="2087417103">
    <w:abstractNumId w:val="25"/>
  </w:num>
  <w:num w:numId="14" w16cid:durableId="1985768029">
    <w:abstractNumId w:val="1"/>
  </w:num>
  <w:num w:numId="15" w16cid:durableId="1301038397">
    <w:abstractNumId w:val="18"/>
  </w:num>
  <w:num w:numId="16" w16cid:durableId="1118529279">
    <w:abstractNumId w:val="14"/>
  </w:num>
  <w:num w:numId="17" w16cid:durableId="245698112">
    <w:abstractNumId w:val="10"/>
  </w:num>
  <w:num w:numId="18" w16cid:durableId="1750807290">
    <w:abstractNumId w:val="0"/>
  </w:num>
  <w:num w:numId="19" w16cid:durableId="1581327804">
    <w:abstractNumId w:val="29"/>
  </w:num>
  <w:num w:numId="20" w16cid:durableId="287930287">
    <w:abstractNumId w:val="30"/>
  </w:num>
  <w:num w:numId="21" w16cid:durableId="780147758">
    <w:abstractNumId w:val="8"/>
  </w:num>
  <w:num w:numId="22" w16cid:durableId="947468887">
    <w:abstractNumId w:val="2"/>
  </w:num>
  <w:num w:numId="23" w16cid:durableId="2082482144">
    <w:abstractNumId w:val="23"/>
  </w:num>
  <w:num w:numId="24" w16cid:durableId="2082172448">
    <w:abstractNumId w:val="5"/>
  </w:num>
  <w:num w:numId="25" w16cid:durableId="1819180686">
    <w:abstractNumId w:val="6"/>
  </w:num>
  <w:num w:numId="26" w16cid:durableId="670331879">
    <w:abstractNumId w:val="11"/>
  </w:num>
  <w:num w:numId="27" w16cid:durableId="2128575318">
    <w:abstractNumId w:val="24"/>
  </w:num>
  <w:num w:numId="28" w16cid:durableId="1713964438">
    <w:abstractNumId w:val="27"/>
  </w:num>
  <w:num w:numId="29" w16cid:durableId="662974845">
    <w:abstractNumId w:val="20"/>
  </w:num>
  <w:num w:numId="30" w16cid:durableId="2038237217">
    <w:abstractNumId w:val="7"/>
  </w:num>
  <w:num w:numId="31" w16cid:durableId="114034018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48F"/>
    <w:rsid w:val="000004D1"/>
    <w:rsid w:val="00000602"/>
    <w:rsid w:val="00000905"/>
    <w:rsid w:val="00000B80"/>
    <w:rsid w:val="00000BA8"/>
    <w:rsid w:val="00000F14"/>
    <w:rsid w:val="00001087"/>
    <w:rsid w:val="00002468"/>
    <w:rsid w:val="00002573"/>
    <w:rsid w:val="0000294F"/>
    <w:rsid w:val="00002B68"/>
    <w:rsid w:val="00002C37"/>
    <w:rsid w:val="00002E91"/>
    <w:rsid w:val="000036BD"/>
    <w:rsid w:val="000039A4"/>
    <w:rsid w:val="000051BA"/>
    <w:rsid w:val="00005846"/>
    <w:rsid w:val="00005BAB"/>
    <w:rsid w:val="00005D89"/>
    <w:rsid w:val="0000686D"/>
    <w:rsid w:val="00007166"/>
    <w:rsid w:val="00007435"/>
    <w:rsid w:val="0000768B"/>
    <w:rsid w:val="00007B57"/>
    <w:rsid w:val="00007D21"/>
    <w:rsid w:val="00010A8C"/>
    <w:rsid w:val="00010AA7"/>
    <w:rsid w:val="00010F8C"/>
    <w:rsid w:val="0001102F"/>
    <w:rsid w:val="0001192B"/>
    <w:rsid w:val="00012937"/>
    <w:rsid w:val="00012A82"/>
    <w:rsid w:val="00012B5D"/>
    <w:rsid w:val="00012C30"/>
    <w:rsid w:val="00012C59"/>
    <w:rsid w:val="00012ECB"/>
    <w:rsid w:val="000132DF"/>
    <w:rsid w:val="000135CB"/>
    <w:rsid w:val="00013AE9"/>
    <w:rsid w:val="00013B43"/>
    <w:rsid w:val="00015C52"/>
    <w:rsid w:val="00015CFE"/>
    <w:rsid w:val="00015FE4"/>
    <w:rsid w:val="0001635A"/>
    <w:rsid w:val="00016540"/>
    <w:rsid w:val="000202DC"/>
    <w:rsid w:val="0002055E"/>
    <w:rsid w:val="00020B60"/>
    <w:rsid w:val="00020D94"/>
    <w:rsid w:val="00020FF4"/>
    <w:rsid w:val="000215A2"/>
    <w:rsid w:val="000219C0"/>
    <w:rsid w:val="00021C32"/>
    <w:rsid w:val="000224D3"/>
    <w:rsid w:val="00022DC5"/>
    <w:rsid w:val="00023046"/>
    <w:rsid w:val="00023605"/>
    <w:rsid w:val="00023831"/>
    <w:rsid w:val="000239C4"/>
    <w:rsid w:val="00023AC2"/>
    <w:rsid w:val="00023CE6"/>
    <w:rsid w:val="00024D7C"/>
    <w:rsid w:val="00024DE7"/>
    <w:rsid w:val="00024EFC"/>
    <w:rsid w:val="00025843"/>
    <w:rsid w:val="00025C27"/>
    <w:rsid w:val="0002659A"/>
    <w:rsid w:val="0002666D"/>
    <w:rsid w:val="00026AB8"/>
    <w:rsid w:val="00027430"/>
    <w:rsid w:val="00027A2F"/>
    <w:rsid w:val="00030C0D"/>
    <w:rsid w:val="00030C78"/>
    <w:rsid w:val="00030E69"/>
    <w:rsid w:val="00031241"/>
    <w:rsid w:val="00031F54"/>
    <w:rsid w:val="0003233F"/>
    <w:rsid w:val="00032A02"/>
    <w:rsid w:val="00032C5E"/>
    <w:rsid w:val="00032F78"/>
    <w:rsid w:val="0003377F"/>
    <w:rsid w:val="000338AF"/>
    <w:rsid w:val="00033A17"/>
    <w:rsid w:val="00033C52"/>
    <w:rsid w:val="00033CBA"/>
    <w:rsid w:val="00033D0B"/>
    <w:rsid w:val="00033EFB"/>
    <w:rsid w:val="00033F2A"/>
    <w:rsid w:val="000346AA"/>
    <w:rsid w:val="0003494A"/>
    <w:rsid w:val="0003505B"/>
    <w:rsid w:val="000351AC"/>
    <w:rsid w:val="0003534E"/>
    <w:rsid w:val="00035917"/>
    <w:rsid w:val="000359AD"/>
    <w:rsid w:val="00035A15"/>
    <w:rsid w:val="00035D27"/>
    <w:rsid w:val="000361E5"/>
    <w:rsid w:val="00036C6A"/>
    <w:rsid w:val="000378C6"/>
    <w:rsid w:val="00037C22"/>
    <w:rsid w:val="000405D3"/>
    <w:rsid w:val="00040B63"/>
    <w:rsid w:val="0004120C"/>
    <w:rsid w:val="000414C9"/>
    <w:rsid w:val="0004176A"/>
    <w:rsid w:val="00041F55"/>
    <w:rsid w:val="00042371"/>
    <w:rsid w:val="000423BD"/>
    <w:rsid w:val="000427CC"/>
    <w:rsid w:val="00042F74"/>
    <w:rsid w:val="0004314C"/>
    <w:rsid w:val="000434F1"/>
    <w:rsid w:val="00044FC3"/>
    <w:rsid w:val="00044FDB"/>
    <w:rsid w:val="0004509B"/>
    <w:rsid w:val="0004557F"/>
    <w:rsid w:val="000459EF"/>
    <w:rsid w:val="00045B47"/>
    <w:rsid w:val="00045ECF"/>
    <w:rsid w:val="00045F5C"/>
    <w:rsid w:val="000460CE"/>
    <w:rsid w:val="00046426"/>
    <w:rsid w:val="00046640"/>
    <w:rsid w:val="000467E6"/>
    <w:rsid w:val="00046B70"/>
    <w:rsid w:val="00046C04"/>
    <w:rsid w:val="00047840"/>
    <w:rsid w:val="00047EA3"/>
    <w:rsid w:val="00050012"/>
    <w:rsid w:val="0005095E"/>
    <w:rsid w:val="00050DDE"/>
    <w:rsid w:val="000510FB"/>
    <w:rsid w:val="00051879"/>
    <w:rsid w:val="00051D0E"/>
    <w:rsid w:val="00051FD0"/>
    <w:rsid w:val="000521B3"/>
    <w:rsid w:val="000522AB"/>
    <w:rsid w:val="00052359"/>
    <w:rsid w:val="0005336A"/>
    <w:rsid w:val="000538BB"/>
    <w:rsid w:val="00053EA3"/>
    <w:rsid w:val="00054433"/>
    <w:rsid w:val="00054C27"/>
    <w:rsid w:val="00054F23"/>
    <w:rsid w:val="0005500A"/>
    <w:rsid w:val="0005542F"/>
    <w:rsid w:val="00055743"/>
    <w:rsid w:val="000558C4"/>
    <w:rsid w:val="00055986"/>
    <w:rsid w:val="00055AF0"/>
    <w:rsid w:val="00056274"/>
    <w:rsid w:val="0005632A"/>
    <w:rsid w:val="000568FA"/>
    <w:rsid w:val="00056A14"/>
    <w:rsid w:val="000570AA"/>
    <w:rsid w:val="00057C4F"/>
    <w:rsid w:val="000605A6"/>
    <w:rsid w:val="0006085E"/>
    <w:rsid w:val="00061250"/>
    <w:rsid w:val="000612C5"/>
    <w:rsid w:val="00061A80"/>
    <w:rsid w:val="000624A5"/>
    <w:rsid w:val="0006276B"/>
    <w:rsid w:val="00062868"/>
    <w:rsid w:val="00062C4B"/>
    <w:rsid w:val="00062CD5"/>
    <w:rsid w:val="00063281"/>
    <w:rsid w:val="00063530"/>
    <w:rsid w:val="00063C95"/>
    <w:rsid w:val="000652EC"/>
    <w:rsid w:val="00065591"/>
    <w:rsid w:val="00066174"/>
    <w:rsid w:val="000663D3"/>
    <w:rsid w:val="00066524"/>
    <w:rsid w:val="00067376"/>
    <w:rsid w:val="000675C1"/>
    <w:rsid w:val="0006771F"/>
    <w:rsid w:val="00067A00"/>
    <w:rsid w:val="000701EB"/>
    <w:rsid w:val="00070456"/>
    <w:rsid w:val="000706A9"/>
    <w:rsid w:val="0007078C"/>
    <w:rsid w:val="000708DC"/>
    <w:rsid w:val="00070D48"/>
    <w:rsid w:val="00071BA8"/>
    <w:rsid w:val="00071E82"/>
    <w:rsid w:val="0007352D"/>
    <w:rsid w:val="00073C33"/>
    <w:rsid w:val="00073E81"/>
    <w:rsid w:val="000742DC"/>
    <w:rsid w:val="00074350"/>
    <w:rsid w:val="00074FF9"/>
    <w:rsid w:val="00075166"/>
    <w:rsid w:val="0007529E"/>
    <w:rsid w:val="00076F03"/>
    <w:rsid w:val="00076F2A"/>
    <w:rsid w:val="00076F30"/>
    <w:rsid w:val="00076F7C"/>
    <w:rsid w:val="0008030F"/>
    <w:rsid w:val="00080CDF"/>
    <w:rsid w:val="00080DC1"/>
    <w:rsid w:val="00080FE5"/>
    <w:rsid w:val="0008142F"/>
    <w:rsid w:val="00081555"/>
    <w:rsid w:val="00081591"/>
    <w:rsid w:val="000816EC"/>
    <w:rsid w:val="0008199C"/>
    <w:rsid w:val="000822FF"/>
    <w:rsid w:val="00082D48"/>
    <w:rsid w:val="00082F2B"/>
    <w:rsid w:val="000830CE"/>
    <w:rsid w:val="00083687"/>
    <w:rsid w:val="00083A6A"/>
    <w:rsid w:val="0008506A"/>
    <w:rsid w:val="000850EF"/>
    <w:rsid w:val="00085292"/>
    <w:rsid w:val="000852B8"/>
    <w:rsid w:val="00085305"/>
    <w:rsid w:val="00085E4E"/>
    <w:rsid w:val="00085EAB"/>
    <w:rsid w:val="00085EDA"/>
    <w:rsid w:val="00086443"/>
    <w:rsid w:val="000868D6"/>
    <w:rsid w:val="00086E06"/>
    <w:rsid w:val="000873A0"/>
    <w:rsid w:val="00087868"/>
    <w:rsid w:val="00087870"/>
    <w:rsid w:val="000901E2"/>
    <w:rsid w:val="00090E3F"/>
    <w:rsid w:val="00090F87"/>
    <w:rsid w:val="0009177C"/>
    <w:rsid w:val="00091929"/>
    <w:rsid w:val="000920AD"/>
    <w:rsid w:val="00092224"/>
    <w:rsid w:val="00093052"/>
    <w:rsid w:val="000937D7"/>
    <w:rsid w:val="00093C9D"/>
    <w:rsid w:val="0009552F"/>
    <w:rsid w:val="000959C3"/>
    <w:rsid w:val="00095D8A"/>
    <w:rsid w:val="0009619D"/>
    <w:rsid w:val="0009624C"/>
    <w:rsid w:val="00096AC7"/>
    <w:rsid w:val="00097002"/>
    <w:rsid w:val="0009721D"/>
    <w:rsid w:val="000977BD"/>
    <w:rsid w:val="0009787E"/>
    <w:rsid w:val="000978EF"/>
    <w:rsid w:val="00097CD1"/>
    <w:rsid w:val="00097CE6"/>
    <w:rsid w:val="000A078A"/>
    <w:rsid w:val="000A093F"/>
    <w:rsid w:val="000A0D59"/>
    <w:rsid w:val="000A0F55"/>
    <w:rsid w:val="000A0FBB"/>
    <w:rsid w:val="000A12A1"/>
    <w:rsid w:val="000A1578"/>
    <w:rsid w:val="000A1619"/>
    <w:rsid w:val="000A171A"/>
    <w:rsid w:val="000A1EE2"/>
    <w:rsid w:val="000A228A"/>
    <w:rsid w:val="000A2467"/>
    <w:rsid w:val="000A2FC1"/>
    <w:rsid w:val="000A3248"/>
    <w:rsid w:val="000A37E0"/>
    <w:rsid w:val="000A3A33"/>
    <w:rsid w:val="000A3BA3"/>
    <w:rsid w:val="000A427C"/>
    <w:rsid w:val="000A42C6"/>
    <w:rsid w:val="000A43CC"/>
    <w:rsid w:val="000A458E"/>
    <w:rsid w:val="000A4C41"/>
    <w:rsid w:val="000A4FB1"/>
    <w:rsid w:val="000A5073"/>
    <w:rsid w:val="000A551F"/>
    <w:rsid w:val="000A651B"/>
    <w:rsid w:val="000A66B9"/>
    <w:rsid w:val="000A6B3C"/>
    <w:rsid w:val="000A6B76"/>
    <w:rsid w:val="000A7117"/>
    <w:rsid w:val="000A78E1"/>
    <w:rsid w:val="000A7C14"/>
    <w:rsid w:val="000B0B2E"/>
    <w:rsid w:val="000B0D32"/>
    <w:rsid w:val="000B142E"/>
    <w:rsid w:val="000B16E6"/>
    <w:rsid w:val="000B1A9F"/>
    <w:rsid w:val="000B2026"/>
    <w:rsid w:val="000B206F"/>
    <w:rsid w:val="000B29B4"/>
    <w:rsid w:val="000B2FC5"/>
    <w:rsid w:val="000B3077"/>
    <w:rsid w:val="000B33FE"/>
    <w:rsid w:val="000B37BB"/>
    <w:rsid w:val="000B39BC"/>
    <w:rsid w:val="000B4486"/>
    <w:rsid w:val="000B4D08"/>
    <w:rsid w:val="000B50BA"/>
    <w:rsid w:val="000B5133"/>
    <w:rsid w:val="000B549E"/>
    <w:rsid w:val="000B5E6A"/>
    <w:rsid w:val="000B5F60"/>
    <w:rsid w:val="000B61C0"/>
    <w:rsid w:val="000B65F2"/>
    <w:rsid w:val="000B6C82"/>
    <w:rsid w:val="000B6EB0"/>
    <w:rsid w:val="000B77AA"/>
    <w:rsid w:val="000C00BB"/>
    <w:rsid w:val="000C05C6"/>
    <w:rsid w:val="000C12C2"/>
    <w:rsid w:val="000C1F3C"/>
    <w:rsid w:val="000C3401"/>
    <w:rsid w:val="000C35AC"/>
    <w:rsid w:val="000C44F2"/>
    <w:rsid w:val="000C4565"/>
    <w:rsid w:val="000C464C"/>
    <w:rsid w:val="000C4837"/>
    <w:rsid w:val="000C4DC3"/>
    <w:rsid w:val="000C4DF0"/>
    <w:rsid w:val="000C5A4F"/>
    <w:rsid w:val="000C5A95"/>
    <w:rsid w:val="000C5B61"/>
    <w:rsid w:val="000C5E48"/>
    <w:rsid w:val="000C5FD9"/>
    <w:rsid w:val="000C6B3B"/>
    <w:rsid w:val="000C6DF3"/>
    <w:rsid w:val="000C77E0"/>
    <w:rsid w:val="000C7F31"/>
    <w:rsid w:val="000D0049"/>
    <w:rsid w:val="000D00FF"/>
    <w:rsid w:val="000D03F9"/>
    <w:rsid w:val="000D0852"/>
    <w:rsid w:val="000D22E0"/>
    <w:rsid w:val="000D2AD0"/>
    <w:rsid w:val="000D2E2D"/>
    <w:rsid w:val="000D3B78"/>
    <w:rsid w:val="000D3D86"/>
    <w:rsid w:val="000D3F3E"/>
    <w:rsid w:val="000D4AED"/>
    <w:rsid w:val="000D4B18"/>
    <w:rsid w:val="000D50FD"/>
    <w:rsid w:val="000D54D4"/>
    <w:rsid w:val="000D64D7"/>
    <w:rsid w:val="000D6696"/>
    <w:rsid w:val="000D67F3"/>
    <w:rsid w:val="000D6971"/>
    <w:rsid w:val="000D6F11"/>
    <w:rsid w:val="000D79A7"/>
    <w:rsid w:val="000D79F6"/>
    <w:rsid w:val="000E078D"/>
    <w:rsid w:val="000E0D2F"/>
    <w:rsid w:val="000E276F"/>
    <w:rsid w:val="000E28AB"/>
    <w:rsid w:val="000E314F"/>
    <w:rsid w:val="000E32D5"/>
    <w:rsid w:val="000E331F"/>
    <w:rsid w:val="000E3A83"/>
    <w:rsid w:val="000E4043"/>
    <w:rsid w:val="000E42B9"/>
    <w:rsid w:val="000E48AD"/>
    <w:rsid w:val="000E50AE"/>
    <w:rsid w:val="000E56A3"/>
    <w:rsid w:val="000E56C6"/>
    <w:rsid w:val="000E5A65"/>
    <w:rsid w:val="000E6788"/>
    <w:rsid w:val="000E69E5"/>
    <w:rsid w:val="000E778C"/>
    <w:rsid w:val="000E7B65"/>
    <w:rsid w:val="000E7D1B"/>
    <w:rsid w:val="000E7DC5"/>
    <w:rsid w:val="000F0134"/>
    <w:rsid w:val="000F0251"/>
    <w:rsid w:val="000F0E53"/>
    <w:rsid w:val="000F2500"/>
    <w:rsid w:val="000F28FE"/>
    <w:rsid w:val="000F2A44"/>
    <w:rsid w:val="000F30BE"/>
    <w:rsid w:val="000F3ADC"/>
    <w:rsid w:val="000F3B20"/>
    <w:rsid w:val="000F3E2C"/>
    <w:rsid w:val="000F5233"/>
    <w:rsid w:val="000F5B03"/>
    <w:rsid w:val="000F5B95"/>
    <w:rsid w:val="000F5F01"/>
    <w:rsid w:val="000F6ED9"/>
    <w:rsid w:val="000F72D9"/>
    <w:rsid w:val="001000FB"/>
    <w:rsid w:val="00100142"/>
    <w:rsid w:val="001001B9"/>
    <w:rsid w:val="00100315"/>
    <w:rsid w:val="001004E8"/>
    <w:rsid w:val="00100E84"/>
    <w:rsid w:val="00101086"/>
    <w:rsid w:val="00101582"/>
    <w:rsid w:val="0010180B"/>
    <w:rsid w:val="00101A74"/>
    <w:rsid w:val="00101E1D"/>
    <w:rsid w:val="0010200D"/>
    <w:rsid w:val="00102275"/>
    <w:rsid w:val="00102948"/>
    <w:rsid w:val="00102C92"/>
    <w:rsid w:val="00102D26"/>
    <w:rsid w:val="00102ECA"/>
    <w:rsid w:val="00102F55"/>
    <w:rsid w:val="00102F68"/>
    <w:rsid w:val="001032C9"/>
    <w:rsid w:val="00103854"/>
    <w:rsid w:val="00103A36"/>
    <w:rsid w:val="00103A52"/>
    <w:rsid w:val="00103A75"/>
    <w:rsid w:val="00103E02"/>
    <w:rsid w:val="00104663"/>
    <w:rsid w:val="00104729"/>
    <w:rsid w:val="00104A79"/>
    <w:rsid w:val="00104AE3"/>
    <w:rsid w:val="0010665B"/>
    <w:rsid w:val="00106B2D"/>
    <w:rsid w:val="00106BFB"/>
    <w:rsid w:val="001071F8"/>
    <w:rsid w:val="0010771F"/>
    <w:rsid w:val="001077C8"/>
    <w:rsid w:val="00107E13"/>
    <w:rsid w:val="00110378"/>
    <w:rsid w:val="00110A28"/>
    <w:rsid w:val="00110AC6"/>
    <w:rsid w:val="00111750"/>
    <w:rsid w:val="0011238A"/>
    <w:rsid w:val="0011240E"/>
    <w:rsid w:val="00112626"/>
    <w:rsid w:val="00112A77"/>
    <w:rsid w:val="00112B71"/>
    <w:rsid w:val="00113047"/>
    <w:rsid w:val="00113E2D"/>
    <w:rsid w:val="00113FF0"/>
    <w:rsid w:val="0011461A"/>
    <w:rsid w:val="00114D15"/>
    <w:rsid w:val="00114F77"/>
    <w:rsid w:val="001153D7"/>
    <w:rsid w:val="0011605B"/>
    <w:rsid w:val="001162CF"/>
    <w:rsid w:val="00116967"/>
    <w:rsid w:val="001169FE"/>
    <w:rsid w:val="00116C37"/>
    <w:rsid w:val="00116EC2"/>
    <w:rsid w:val="00117024"/>
    <w:rsid w:val="00117B7C"/>
    <w:rsid w:val="00117BF0"/>
    <w:rsid w:val="001203E0"/>
    <w:rsid w:val="00120624"/>
    <w:rsid w:val="0012094F"/>
    <w:rsid w:val="00120998"/>
    <w:rsid w:val="00120C4E"/>
    <w:rsid w:val="001215C2"/>
    <w:rsid w:val="00121944"/>
    <w:rsid w:val="00122D49"/>
    <w:rsid w:val="00122FC5"/>
    <w:rsid w:val="0012316A"/>
    <w:rsid w:val="001237A0"/>
    <w:rsid w:val="00123B26"/>
    <w:rsid w:val="00123E80"/>
    <w:rsid w:val="00124000"/>
    <w:rsid w:val="0012416E"/>
    <w:rsid w:val="001242CE"/>
    <w:rsid w:val="001245C4"/>
    <w:rsid w:val="00124763"/>
    <w:rsid w:val="00124AD0"/>
    <w:rsid w:val="00124B9C"/>
    <w:rsid w:val="00124BEE"/>
    <w:rsid w:val="00124BF6"/>
    <w:rsid w:val="001250B3"/>
    <w:rsid w:val="00125DD8"/>
    <w:rsid w:val="00126563"/>
    <w:rsid w:val="001265FF"/>
    <w:rsid w:val="00127469"/>
    <w:rsid w:val="00127715"/>
    <w:rsid w:val="00127798"/>
    <w:rsid w:val="00127931"/>
    <w:rsid w:val="00130947"/>
    <w:rsid w:val="00130E7D"/>
    <w:rsid w:val="001311D3"/>
    <w:rsid w:val="001316FA"/>
    <w:rsid w:val="00131892"/>
    <w:rsid w:val="00131C3C"/>
    <w:rsid w:val="00131CE5"/>
    <w:rsid w:val="0013210B"/>
    <w:rsid w:val="001329D0"/>
    <w:rsid w:val="00132CDC"/>
    <w:rsid w:val="00132F57"/>
    <w:rsid w:val="001330AC"/>
    <w:rsid w:val="00133A5D"/>
    <w:rsid w:val="00133A7E"/>
    <w:rsid w:val="00133B30"/>
    <w:rsid w:val="00133C4B"/>
    <w:rsid w:val="00133D78"/>
    <w:rsid w:val="0013445A"/>
    <w:rsid w:val="001346D4"/>
    <w:rsid w:val="00134BDD"/>
    <w:rsid w:val="00135402"/>
    <w:rsid w:val="00135634"/>
    <w:rsid w:val="00135C95"/>
    <w:rsid w:val="00136422"/>
    <w:rsid w:val="0013657B"/>
    <w:rsid w:val="00136658"/>
    <w:rsid w:val="00136F11"/>
    <w:rsid w:val="0013717D"/>
    <w:rsid w:val="001378A2"/>
    <w:rsid w:val="00137F71"/>
    <w:rsid w:val="001403AB"/>
    <w:rsid w:val="00140DAF"/>
    <w:rsid w:val="00140E87"/>
    <w:rsid w:val="00141151"/>
    <w:rsid w:val="001414F5"/>
    <w:rsid w:val="00141738"/>
    <w:rsid w:val="00141FB4"/>
    <w:rsid w:val="001422FE"/>
    <w:rsid w:val="00142E27"/>
    <w:rsid w:val="00142F12"/>
    <w:rsid w:val="00143742"/>
    <w:rsid w:val="0014390D"/>
    <w:rsid w:val="00143955"/>
    <w:rsid w:val="00143F57"/>
    <w:rsid w:val="001443F1"/>
    <w:rsid w:val="00144CAE"/>
    <w:rsid w:val="0014500A"/>
    <w:rsid w:val="001450E6"/>
    <w:rsid w:val="00145251"/>
    <w:rsid w:val="00145462"/>
    <w:rsid w:val="00145551"/>
    <w:rsid w:val="00146071"/>
    <w:rsid w:val="00146747"/>
    <w:rsid w:val="00146CD3"/>
    <w:rsid w:val="0014710C"/>
    <w:rsid w:val="00147216"/>
    <w:rsid w:val="00147369"/>
    <w:rsid w:val="00147620"/>
    <w:rsid w:val="001504CB"/>
    <w:rsid w:val="00150FDF"/>
    <w:rsid w:val="001515F1"/>
    <w:rsid w:val="00151879"/>
    <w:rsid w:val="00151AEC"/>
    <w:rsid w:val="00151CFC"/>
    <w:rsid w:val="00151E33"/>
    <w:rsid w:val="00152530"/>
    <w:rsid w:val="00152B33"/>
    <w:rsid w:val="00153159"/>
    <w:rsid w:val="00154129"/>
    <w:rsid w:val="00154186"/>
    <w:rsid w:val="001543ED"/>
    <w:rsid w:val="0015451C"/>
    <w:rsid w:val="00154C4B"/>
    <w:rsid w:val="00154F16"/>
    <w:rsid w:val="00154FA7"/>
    <w:rsid w:val="0015506B"/>
    <w:rsid w:val="00155730"/>
    <w:rsid w:val="00156051"/>
    <w:rsid w:val="001564AF"/>
    <w:rsid w:val="00156B5E"/>
    <w:rsid w:val="0015762E"/>
    <w:rsid w:val="00157682"/>
    <w:rsid w:val="00157D6E"/>
    <w:rsid w:val="00157E35"/>
    <w:rsid w:val="001600C5"/>
    <w:rsid w:val="0016051A"/>
    <w:rsid w:val="001606ED"/>
    <w:rsid w:val="00160A0F"/>
    <w:rsid w:val="00160A5F"/>
    <w:rsid w:val="00161127"/>
    <w:rsid w:val="00161AC9"/>
    <w:rsid w:val="001620D1"/>
    <w:rsid w:val="00162D56"/>
    <w:rsid w:val="00162E95"/>
    <w:rsid w:val="001640C3"/>
    <w:rsid w:val="00164287"/>
    <w:rsid w:val="0016454E"/>
    <w:rsid w:val="00164C90"/>
    <w:rsid w:val="00164D10"/>
    <w:rsid w:val="00165B67"/>
    <w:rsid w:val="00165F91"/>
    <w:rsid w:val="001665F7"/>
    <w:rsid w:val="00167BDA"/>
    <w:rsid w:val="00167D57"/>
    <w:rsid w:val="001702B4"/>
    <w:rsid w:val="00170479"/>
    <w:rsid w:val="00170AC6"/>
    <w:rsid w:val="00170CB3"/>
    <w:rsid w:val="00170EB5"/>
    <w:rsid w:val="00170FEF"/>
    <w:rsid w:val="00171787"/>
    <w:rsid w:val="00172081"/>
    <w:rsid w:val="001722BD"/>
    <w:rsid w:val="001737E9"/>
    <w:rsid w:val="001737FC"/>
    <w:rsid w:val="0017389D"/>
    <w:rsid w:val="00173B48"/>
    <w:rsid w:val="0017439E"/>
    <w:rsid w:val="001751A8"/>
    <w:rsid w:val="00175725"/>
    <w:rsid w:val="00175B84"/>
    <w:rsid w:val="00175D57"/>
    <w:rsid w:val="00175D96"/>
    <w:rsid w:val="00175DF6"/>
    <w:rsid w:val="00176028"/>
    <w:rsid w:val="001760B5"/>
    <w:rsid w:val="001764AF"/>
    <w:rsid w:val="00176CC9"/>
    <w:rsid w:val="001777B0"/>
    <w:rsid w:val="00177D38"/>
    <w:rsid w:val="00177E6F"/>
    <w:rsid w:val="001806EF"/>
    <w:rsid w:val="0018088A"/>
    <w:rsid w:val="00180C2E"/>
    <w:rsid w:val="00180CF1"/>
    <w:rsid w:val="00180D04"/>
    <w:rsid w:val="0018118A"/>
    <w:rsid w:val="0018125F"/>
    <w:rsid w:val="001812F5"/>
    <w:rsid w:val="00181B82"/>
    <w:rsid w:val="001826A8"/>
    <w:rsid w:val="001826D9"/>
    <w:rsid w:val="00182C4F"/>
    <w:rsid w:val="00183075"/>
    <w:rsid w:val="00183638"/>
    <w:rsid w:val="00183F00"/>
    <w:rsid w:val="001842EF"/>
    <w:rsid w:val="00184C8F"/>
    <w:rsid w:val="00184D2A"/>
    <w:rsid w:val="001850D6"/>
    <w:rsid w:val="00185175"/>
    <w:rsid w:val="00185487"/>
    <w:rsid w:val="00185946"/>
    <w:rsid w:val="00185A95"/>
    <w:rsid w:val="00185AFD"/>
    <w:rsid w:val="00185B1A"/>
    <w:rsid w:val="00186A96"/>
    <w:rsid w:val="00186BB6"/>
    <w:rsid w:val="00186E89"/>
    <w:rsid w:val="0018700C"/>
    <w:rsid w:val="0018700E"/>
    <w:rsid w:val="00190107"/>
    <w:rsid w:val="0019029C"/>
    <w:rsid w:val="00190393"/>
    <w:rsid w:val="0019058B"/>
    <w:rsid w:val="001905D1"/>
    <w:rsid w:val="00190B6F"/>
    <w:rsid w:val="00190D53"/>
    <w:rsid w:val="00191A8E"/>
    <w:rsid w:val="00191B7A"/>
    <w:rsid w:val="001924E5"/>
    <w:rsid w:val="0019386D"/>
    <w:rsid w:val="00193BFA"/>
    <w:rsid w:val="00194187"/>
    <w:rsid w:val="0019422C"/>
    <w:rsid w:val="0019425D"/>
    <w:rsid w:val="00194349"/>
    <w:rsid w:val="0019455B"/>
    <w:rsid w:val="0019513A"/>
    <w:rsid w:val="001951B6"/>
    <w:rsid w:val="00195304"/>
    <w:rsid w:val="00195543"/>
    <w:rsid w:val="0019574F"/>
    <w:rsid w:val="001958A6"/>
    <w:rsid w:val="00195A03"/>
    <w:rsid w:val="00196D6C"/>
    <w:rsid w:val="001970E8"/>
    <w:rsid w:val="00197583"/>
    <w:rsid w:val="00197786"/>
    <w:rsid w:val="00197917"/>
    <w:rsid w:val="001A07B7"/>
    <w:rsid w:val="001A0FAD"/>
    <w:rsid w:val="001A18E8"/>
    <w:rsid w:val="001A190C"/>
    <w:rsid w:val="001A2406"/>
    <w:rsid w:val="001A2A86"/>
    <w:rsid w:val="001A2ABA"/>
    <w:rsid w:val="001A303B"/>
    <w:rsid w:val="001A365B"/>
    <w:rsid w:val="001A3718"/>
    <w:rsid w:val="001A3ADC"/>
    <w:rsid w:val="001A3B24"/>
    <w:rsid w:val="001A3CD8"/>
    <w:rsid w:val="001A410F"/>
    <w:rsid w:val="001A467E"/>
    <w:rsid w:val="001A46A9"/>
    <w:rsid w:val="001A4BDB"/>
    <w:rsid w:val="001A56FA"/>
    <w:rsid w:val="001A5806"/>
    <w:rsid w:val="001A5847"/>
    <w:rsid w:val="001A5873"/>
    <w:rsid w:val="001A5B6C"/>
    <w:rsid w:val="001A5D27"/>
    <w:rsid w:val="001A607E"/>
    <w:rsid w:val="001A611A"/>
    <w:rsid w:val="001A6292"/>
    <w:rsid w:val="001A63E4"/>
    <w:rsid w:val="001A65F1"/>
    <w:rsid w:val="001A6C56"/>
    <w:rsid w:val="001A7602"/>
    <w:rsid w:val="001A76B5"/>
    <w:rsid w:val="001A7CE0"/>
    <w:rsid w:val="001B02A7"/>
    <w:rsid w:val="001B059B"/>
    <w:rsid w:val="001B0FEC"/>
    <w:rsid w:val="001B130D"/>
    <w:rsid w:val="001B1A94"/>
    <w:rsid w:val="001B1C96"/>
    <w:rsid w:val="001B1E8F"/>
    <w:rsid w:val="001B2937"/>
    <w:rsid w:val="001B2BDC"/>
    <w:rsid w:val="001B2D47"/>
    <w:rsid w:val="001B32C9"/>
    <w:rsid w:val="001B369B"/>
    <w:rsid w:val="001B4273"/>
    <w:rsid w:val="001B4A0D"/>
    <w:rsid w:val="001B5374"/>
    <w:rsid w:val="001B592E"/>
    <w:rsid w:val="001B596D"/>
    <w:rsid w:val="001B5A26"/>
    <w:rsid w:val="001B5A9B"/>
    <w:rsid w:val="001B5B10"/>
    <w:rsid w:val="001B5CD9"/>
    <w:rsid w:val="001B6118"/>
    <w:rsid w:val="001B6508"/>
    <w:rsid w:val="001B662B"/>
    <w:rsid w:val="001B6A05"/>
    <w:rsid w:val="001B708A"/>
    <w:rsid w:val="001B7511"/>
    <w:rsid w:val="001B75F8"/>
    <w:rsid w:val="001B79EB"/>
    <w:rsid w:val="001C02CD"/>
    <w:rsid w:val="001C040F"/>
    <w:rsid w:val="001C0491"/>
    <w:rsid w:val="001C069E"/>
    <w:rsid w:val="001C09FB"/>
    <w:rsid w:val="001C0A57"/>
    <w:rsid w:val="001C0B32"/>
    <w:rsid w:val="001C0F7D"/>
    <w:rsid w:val="001C2A2F"/>
    <w:rsid w:val="001C2C84"/>
    <w:rsid w:val="001C37AE"/>
    <w:rsid w:val="001C44E4"/>
    <w:rsid w:val="001C4516"/>
    <w:rsid w:val="001C458B"/>
    <w:rsid w:val="001C4C92"/>
    <w:rsid w:val="001C51C7"/>
    <w:rsid w:val="001C51EB"/>
    <w:rsid w:val="001C60FC"/>
    <w:rsid w:val="001C6251"/>
    <w:rsid w:val="001C63FA"/>
    <w:rsid w:val="001C6B2D"/>
    <w:rsid w:val="001C7420"/>
    <w:rsid w:val="001D059E"/>
    <w:rsid w:val="001D0C42"/>
    <w:rsid w:val="001D0CA6"/>
    <w:rsid w:val="001D0F2C"/>
    <w:rsid w:val="001D1837"/>
    <w:rsid w:val="001D1889"/>
    <w:rsid w:val="001D2235"/>
    <w:rsid w:val="001D2FCE"/>
    <w:rsid w:val="001D381A"/>
    <w:rsid w:val="001D5A4F"/>
    <w:rsid w:val="001D5D99"/>
    <w:rsid w:val="001D6577"/>
    <w:rsid w:val="001D69AA"/>
    <w:rsid w:val="001D6D3F"/>
    <w:rsid w:val="001D6DD4"/>
    <w:rsid w:val="001D7133"/>
    <w:rsid w:val="001D7169"/>
    <w:rsid w:val="001D72B1"/>
    <w:rsid w:val="001D73C1"/>
    <w:rsid w:val="001D74D3"/>
    <w:rsid w:val="001D76EB"/>
    <w:rsid w:val="001E081C"/>
    <w:rsid w:val="001E08FE"/>
    <w:rsid w:val="001E0A75"/>
    <w:rsid w:val="001E0CE4"/>
    <w:rsid w:val="001E0D77"/>
    <w:rsid w:val="001E10E4"/>
    <w:rsid w:val="001E152F"/>
    <w:rsid w:val="001E153D"/>
    <w:rsid w:val="001E1A63"/>
    <w:rsid w:val="001E1B26"/>
    <w:rsid w:val="001E1D49"/>
    <w:rsid w:val="001E22F3"/>
    <w:rsid w:val="001E24B5"/>
    <w:rsid w:val="001E2BAB"/>
    <w:rsid w:val="001E3134"/>
    <w:rsid w:val="001E3763"/>
    <w:rsid w:val="001E3A68"/>
    <w:rsid w:val="001E51A7"/>
    <w:rsid w:val="001E56C6"/>
    <w:rsid w:val="001E56D4"/>
    <w:rsid w:val="001E56F2"/>
    <w:rsid w:val="001E57CC"/>
    <w:rsid w:val="001E5A75"/>
    <w:rsid w:val="001E6721"/>
    <w:rsid w:val="001E680F"/>
    <w:rsid w:val="001E6863"/>
    <w:rsid w:val="001E6C3A"/>
    <w:rsid w:val="001E6D58"/>
    <w:rsid w:val="001E70E3"/>
    <w:rsid w:val="001E7515"/>
    <w:rsid w:val="001E7C77"/>
    <w:rsid w:val="001E7DFF"/>
    <w:rsid w:val="001E7EF8"/>
    <w:rsid w:val="001E7F3A"/>
    <w:rsid w:val="001F07FD"/>
    <w:rsid w:val="001F08C2"/>
    <w:rsid w:val="001F0C47"/>
    <w:rsid w:val="001F134A"/>
    <w:rsid w:val="001F1777"/>
    <w:rsid w:val="001F1C27"/>
    <w:rsid w:val="001F1C70"/>
    <w:rsid w:val="001F248C"/>
    <w:rsid w:val="001F2730"/>
    <w:rsid w:val="001F29E5"/>
    <w:rsid w:val="001F2B3A"/>
    <w:rsid w:val="001F36FE"/>
    <w:rsid w:val="001F3CE6"/>
    <w:rsid w:val="001F3CF7"/>
    <w:rsid w:val="001F4754"/>
    <w:rsid w:val="001F4810"/>
    <w:rsid w:val="001F49DB"/>
    <w:rsid w:val="001F4E17"/>
    <w:rsid w:val="001F51C1"/>
    <w:rsid w:val="001F568E"/>
    <w:rsid w:val="001F577B"/>
    <w:rsid w:val="001F59A0"/>
    <w:rsid w:val="001F5C3D"/>
    <w:rsid w:val="001F65D9"/>
    <w:rsid w:val="001F65E9"/>
    <w:rsid w:val="001F6AB1"/>
    <w:rsid w:val="001F6DAD"/>
    <w:rsid w:val="001F70CB"/>
    <w:rsid w:val="001F7B90"/>
    <w:rsid w:val="001F7B9F"/>
    <w:rsid w:val="001F7CB5"/>
    <w:rsid w:val="001F7D1F"/>
    <w:rsid w:val="00200711"/>
    <w:rsid w:val="00200767"/>
    <w:rsid w:val="00200E87"/>
    <w:rsid w:val="002013A5"/>
    <w:rsid w:val="002019C3"/>
    <w:rsid w:val="002023A0"/>
    <w:rsid w:val="002023AE"/>
    <w:rsid w:val="00202832"/>
    <w:rsid w:val="00202B06"/>
    <w:rsid w:val="00203480"/>
    <w:rsid w:val="0020348E"/>
    <w:rsid w:val="002035C4"/>
    <w:rsid w:val="00203B9F"/>
    <w:rsid w:val="00204078"/>
    <w:rsid w:val="002044C5"/>
    <w:rsid w:val="0020499B"/>
    <w:rsid w:val="002049CE"/>
    <w:rsid w:val="00204CE4"/>
    <w:rsid w:val="0020515A"/>
    <w:rsid w:val="0020558F"/>
    <w:rsid w:val="00205EBC"/>
    <w:rsid w:val="002064BA"/>
    <w:rsid w:val="0020690E"/>
    <w:rsid w:val="00206D26"/>
    <w:rsid w:val="00207414"/>
    <w:rsid w:val="00207573"/>
    <w:rsid w:val="0020758F"/>
    <w:rsid w:val="00207A5F"/>
    <w:rsid w:val="00207C74"/>
    <w:rsid w:val="00207F8E"/>
    <w:rsid w:val="002101E7"/>
    <w:rsid w:val="0021031E"/>
    <w:rsid w:val="002107B4"/>
    <w:rsid w:val="00210C33"/>
    <w:rsid w:val="0021124F"/>
    <w:rsid w:val="002114B8"/>
    <w:rsid w:val="00211511"/>
    <w:rsid w:val="002115BD"/>
    <w:rsid w:val="00211BCC"/>
    <w:rsid w:val="00211C80"/>
    <w:rsid w:val="002122D5"/>
    <w:rsid w:val="0021287D"/>
    <w:rsid w:val="002129AA"/>
    <w:rsid w:val="0021327E"/>
    <w:rsid w:val="002134EA"/>
    <w:rsid w:val="00213A55"/>
    <w:rsid w:val="00213B00"/>
    <w:rsid w:val="00213B63"/>
    <w:rsid w:val="0021444F"/>
    <w:rsid w:val="00214C3B"/>
    <w:rsid w:val="00215113"/>
    <w:rsid w:val="002159D9"/>
    <w:rsid w:val="00215B15"/>
    <w:rsid w:val="00215D68"/>
    <w:rsid w:val="002175A4"/>
    <w:rsid w:val="00217D48"/>
    <w:rsid w:val="002201D6"/>
    <w:rsid w:val="00220455"/>
    <w:rsid w:val="00220490"/>
    <w:rsid w:val="0022052C"/>
    <w:rsid w:val="002206C3"/>
    <w:rsid w:val="00220EAE"/>
    <w:rsid w:val="002212CB"/>
    <w:rsid w:val="002217EA"/>
    <w:rsid w:val="0022190E"/>
    <w:rsid w:val="00221E05"/>
    <w:rsid w:val="00221EB8"/>
    <w:rsid w:val="00222309"/>
    <w:rsid w:val="002228B3"/>
    <w:rsid w:val="00222A56"/>
    <w:rsid w:val="00222F3D"/>
    <w:rsid w:val="0022357C"/>
    <w:rsid w:val="002236D9"/>
    <w:rsid w:val="00223AEC"/>
    <w:rsid w:val="00223E67"/>
    <w:rsid w:val="00224078"/>
    <w:rsid w:val="00224488"/>
    <w:rsid w:val="00224AF2"/>
    <w:rsid w:val="00224BAF"/>
    <w:rsid w:val="00224BB2"/>
    <w:rsid w:val="00224C82"/>
    <w:rsid w:val="00225D0D"/>
    <w:rsid w:val="00226049"/>
    <w:rsid w:val="002260EF"/>
    <w:rsid w:val="00226161"/>
    <w:rsid w:val="00226626"/>
    <w:rsid w:val="00226B23"/>
    <w:rsid w:val="00226CD3"/>
    <w:rsid w:val="002270AF"/>
    <w:rsid w:val="0022736F"/>
    <w:rsid w:val="002273EE"/>
    <w:rsid w:val="0022749D"/>
    <w:rsid w:val="00230BCE"/>
    <w:rsid w:val="00231198"/>
    <w:rsid w:val="0023144F"/>
    <w:rsid w:val="00232E5D"/>
    <w:rsid w:val="002334AF"/>
    <w:rsid w:val="0023377F"/>
    <w:rsid w:val="002338AE"/>
    <w:rsid w:val="00233949"/>
    <w:rsid w:val="00233A9D"/>
    <w:rsid w:val="00234038"/>
    <w:rsid w:val="002341D1"/>
    <w:rsid w:val="002342A2"/>
    <w:rsid w:val="002349CB"/>
    <w:rsid w:val="0023507C"/>
    <w:rsid w:val="002354A8"/>
    <w:rsid w:val="00236180"/>
    <w:rsid w:val="002367A3"/>
    <w:rsid w:val="00236AFF"/>
    <w:rsid w:val="0023725C"/>
    <w:rsid w:val="002372CE"/>
    <w:rsid w:val="0023796B"/>
    <w:rsid w:val="00237A16"/>
    <w:rsid w:val="00237D75"/>
    <w:rsid w:val="002400B6"/>
    <w:rsid w:val="002401B2"/>
    <w:rsid w:val="002405FC"/>
    <w:rsid w:val="00240703"/>
    <w:rsid w:val="00240712"/>
    <w:rsid w:val="00240A5C"/>
    <w:rsid w:val="00240AB7"/>
    <w:rsid w:val="00240BD8"/>
    <w:rsid w:val="002419A8"/>
    <w:rsid w:val="00241B26"/>
    <w:rsid w:val="00241EC1"/>
    <w:rsid w:val="002420D4"/>
    <w:rsid w:val="00242563"/>
    <w:rsid w:val="002425B2"/>
    <w:rsid w:val="0024325B"/>
    <w:rsid w:val="00243648"/>
    <w:rsid w:val="00243796"/>
    <w:rsid w:val="002438AF"/>
    <w:rsid w:val="00243921"/>
    <w:rsid w:val="002439D1"/>
    <w:rsid w:val="00244218"/>
    <w:rsid w:val="00244784"/>
    <w:rsid w:val="002451F8"/>
    <w:rsid w:val="00245AE0"/>
    <w:rsid w:val="00245F6D"/>
    <w:rsid w:val="00246AA5"/>
    <w:rsid w:val="00247473"/>
    <w:rsid w:val="0024775B"/>
    <w:rsid w:val="00247E96"/>
    <w:rsid w:val="00250423"/>
    <w:rsid w:val="00250550"/>
    <w:rsid w:val="002506A1"/>
    <w:rsid w:val="00250971"/>
    <w:rsid w:val="0025105F"/>
    <w:rsid w:val="002510CF"/>
    <w:rsid w:val="0025164D"/>
    <w:rsid w:val="00251EDF"/>
    <w:rsid w:val="00252647"/>
    <w:rsid w:val="002526C0"/>
    <w:rsid w:val="00252E63"/>
    <w:rsid w:val="002532AF"/>
    <w:rsid w:val="002532FD"/>
    <w:rsid w:val="00253541"/>
    <w:rsid w:val="00253889"/>
    <w:rsid w:val="002539C6"/>
    <w:rsid w:val="00253C24"/>
    <w:rsid w:val="00253DD4"/>
    <w:rsid w:val="0025427E"/>
    <w:rsid w:val="0025486A"/>
    <w:rsid w:val="0025598A"/>
    <w:rsid w:val="00255C1A"/>
    <w:rsid w:val="0025705F"/>
    <w:rsid w:val="00257111"/>
    <w:rsid w:val="00257363"/>
    <w:rsid w:val="00257539"/>
    <w:rsid w:val="002601F2"/>
    <w:rsid w:val="00260310"/>
    <w:rsid w:val="00260F18"/>
    <w:rsid w:val="0026106C"/>
    <w:rsid w:val="002610A1"/>
    <w:rsid w:val="002611DD"/>
    <w:rsid w:val="0026275B"/>
    <w:rsid w:val="00263417"/>
    <w:rsid w:val="0026349E"/>
    <w:rsid w:val="0026424F"/>
    <w:rsid w:val="00264406"/>
    <w:rsid w:val="00264901"/>
    <w:rsid w:val="00264A08"/>
    <w:rsid w:val="00265816"/>
    <w:rsid w:val="00265DDE"/>
    <w:rsid w:val="002662D6"/>
    <w:rsid w:val="0026642F"/>
    <w:rsid w:val="00266622"/>
    <w:rsid w:val="0026662E"/>
    <w:rsid w:val="00266C43"/>
    <w:rsid w:val="00266E38"/>
    <w:rsid w:val="00267C4F"/>
    <w:rsid w:val="00267C7E"/>
    <w:rsid w:val="002700E0"/>
    <w:rsid w:val="00270BB0"/>
    <w:rsid w:val="00270BBF"/>
    <w:rsid w:val="00270EA6"/>
    <w:rsid w:val="00270EE0"/>
    <w:rsid w:val="00270F83"/>
    <w:rsid w:val="00270FAA"/>
    <w:rsid w:val="0027124C"/>
    <w:rsid w:val="00271E34"/>
    <w:rsid w:val="00271F9C"/>
    <w:rsid w:val="00272015"/>
    <w:rsid w:val="00272D23"/>
    <w:rsid w:val="00273214"/>
    <w:rsid w:val="00273435"/>
    <w:rsid w:val="0027358C"/>
    <w:rsid w:val="00273E73"/>
    <w:rsid w:val="0027405C"/>
    <w:rsid w:val="0027449B"/>
    <w:rsid w:val="00274673"/>
    <w:rsid w:val="00274EDA"/>
    <w:rsid w:val="00274F7D"/>
    <w:rsid w:val="002759E0"/>
    <w:rsid w:val="00275F32"/>
    <w:rsid w:val="00276171"/>
    <w:rsid w:val="00276809"/>
    <w:rsid w:val="00277095"/>
    <w:rsid w:val="0027709A"/>
    <w:rsid w:val="0027718B"/>
    <w:rsid w:val="0027761F"/>
    <w:rsid w:val="0027765C"/>
    <w:rsid w:val="002776D0"/>
    <w:rsid w:val="00277A96"/>
    <w:rsid w:val="0028013D"/>
    <w:rsid w:val="0028037C"/>
    <w:rsid w:val="00280550"/>
    <w:rsid w:val="0028057B"/>
    <w:rsid w:val="002809BB"/>
    <w:rsid w:val="00280FC6"/>
    <w:rsid w:val="002816E5"/>
    <w:rsid w:val="00281913"/>
    <w:rsid w:val="0028195C"/>
    <w:rsid w:val="0028202C"/>
    <w:rsid w:val="0028271C"/>
    <w:rsid w:val="00282B22"/>
    <w:rsid w:val="00282EC7"/>
    <w:rsid w:val="002832EB"/>
    <w:rsid w:val="0028406E"/>
    <w:rsid w:val="00284FE0"/>
    <w:rsid w:val="00285231"/>
    <w:rsid w:val="00285DF2"/>
    <w:rsid w:val="00286617"/>
    <w:rsid w:val="00286671"/>
    <w:rsid w:val="00286C12"/>
    <w:rsid w:val="00286C54"/>
    <w:rsid w:val="00286EB0"/>
    <w:rsid w:val="00287186"/>
    <w:rsid w:val="002871E2"/>
    <w:rsid w:val="002876AB"/>
    <w:rsid w:val="00287773"/>
    <w:rsid w:val="00287819"/>
    <w:rsid w:val="00287D18"/>
    <w:rsid w:val="0029013B"/>
    <w:rsid w:val="00290B77"/>
    <w:rsid w:val="00290EA5"/>
    <w:rsid w:val="0029102F"/>
    <w:rsid w:val="002917DD"/>
    <w:rsid w:val="00291851"/>
    <w:rsid w:val="00291E35"/>
    <w:rsid w:val="00291E98"/>
    <w:rsid w:val="00292435"/>
    <w:rsid w:val="002929B7"/>
    <w:rsid w:val="00292A15"/>
    <w:rsid w:val="00292CE5"/>
    <w:rsid w:val="00293041"/>
    <w:rsid w:val="0029318F"/>
    <w:rsid w:val="002936FF"/>
    <w:rsid w:val="0029375E"/>
    <w:rsid w:val="002944AE"/>
    <w:rsid w:val="00294549"/>
    <w:rsid w:val="00294959"/>
    <w:rsid w:val="00294C8E"/>
    <w:rsid w:val="00294F57"/>
    <w:rsid w:val="002965EB"/>
    <w:rsid w:val="00296EA9"/>
    <w:rsid w:val="00296F43"/>
    <w:rsid w:val="002975B1"/>
    <w:rsid w:val="00297BB1"/>
    <w:rsid w:val="00297BD7"/>
    <w:rsid w:val="00297D70"/>
    <w:rsid w:val="00297E21"/>
    <w:rsid w:val="00297ED1"/>
    <w:rsid w:val="00297F58"/>
    <w:rsid w:val="002A0069"/>
    <w:rsid w:val="002A05F5"/>
    <w:rsid w:val="002A0BA3"/>
    <w:rsid w:val="002A0BB7"/>
    <w:rsid w:val="002A13F8"/>
    <w:rsid w:val="002A1533"/>
    <w:rsid w:val="002A1618"/>
    <w:rsid w:val="002A1662"/>
    <w:rsid w:val="002A18B1"/>
    <w:rsid w:val="002A2685"/>
    <w:rsid w:val="002A27C5"/>
    <w:rsid w:val="002A2B4D"/>
    <w:rsid w:val="002A2D02"/>
    <w:rsid w:val="002A3B1F"/>
    <w:rsid w:val="002A447F"/>
    <w:rsid w:val="002A44A7"/>
    <w:rsid w:val="002A4A02"/>
    <w:rsid w:val="002A5114"/>
    <w:rsid w:val="002A56AF"/>
    <w:rsid w:val="002A5898"/>
    <w:rsid w:val="002A5975"/>
    <w:rsid w:val="002A5B7F"/>
    <w:rsid w:val="002A63C6"/>
    <w:rsid w:val="002A6930"/>
    <w:rsid w:val="002A6A02"/>
    <w:rsid w:val="002A6CA9"/>
    <w:rsid w:val="002A76F7"/>
    <w:rsid w:val="002A7A18"/>
    <w:rsid w:val="002A7BA5"/>
    <w:rsid w:val="002B0160"/>
    <w:rsid w:val="002B037C"/>
    <w:rsid w:val="002B05B6"/>
    <w:rsid w:val="002B064E"/>
    <w:rsid w:val="002B0856"/>
    <w:rsid w:val="002B0B04"/>
    <w:rsid w:val="002B0F61"/>
    <w:rsid w:val="002B2458"/>
    <w:rsid w:val="002B2AE8"/>
    <w:rsid w:val="002B3308"/>
    <w:rsid w:val="002B35E0"/>
    <w:rsid w:val="002B37B3"/>
    <w:rsid w:val="002B3BFE"/>
    <w:rsid w:val="002B40E5"/>
    <w:rsid w:val="002B455C"/>
    <w:rsid w:val="002B4D9F"/>
    <w:rsid w:val="002B4F7C"/>
    <w:rsid w:val="002B5474"/>
    <w:rsid w:val="002B5E7C"/>
    <w:rsid w:val="002B627C"/>
    <w:rsid w:val="002B66F8"/>
    <w:rsid w:val="002B70E1"/>
    <w:rsid w:val="002B71C9"/>
    <w:rsid w:val="002B757E"/>
    <w:rsid w:val="002C00A3"/>
    <w:rsid w:val="002C03EB"/>
    <w:rsid w:val="002C059F"/>
    <w:rsid w:val="002C08C8"/>
    <w:rsid w:val="002C131B"/>
    <w:rsid w:val="002C165F"/>
    <w:rsid w:val="002C16FC"/>
    <w:rsid w:val="002C28E0"/>
    <w:rsid w:val="002C2E11"/>
    <w:rsid w:val="002C3049"/>
    <w:rsid w:val="002C35D9"/>
    <w:rsid w:val="002C3756"/>
    <w:rsid w:val="002C4296"/>
    <w:rsid w:val="002C4603"/>
    <w:rsid w:val="002C4898"/>
    <w:rsid w:val="002C4C18"/>
    <w:rsid w:val="002C5014"/>
    <w:rsid w:val="002C5027"/>
    <w:rsid w:val="002C53BF"/>
    <w:rsid w:val="002C56BB"/>
    <w:rsid w:val="002C589E"/>
    <w:rsid w:val="002C5E2F"/>
    <w:rsid w:val="002C6B32"/>
    <w:rsid w:val="002C6DC1"/>
    <w:rsid w:val="002C7960"/>
    <w:rsid w:val="002C7DF7"/>
    <w:rsid w:val="002D0594"/>
    <w:rsid w:val="002D07E9"/>
    <w:rsid w:val="002D1677"/>
    <w:rsid w:val="002D1886"/>
    <w:rsid w:val="002D1B63"/>
    <w:rsid w:val="002D1D62"/>
    <w:rsid w:val="002D1D76"/>
    <w:rsid w:val="002D1E91"/>
    <w:rsid w:val="002D3300"/>
    <w:rsid w:val="002D3889"/>
    <w:rsid w:val="002D3FD6"/>
    <w:rsid w:val="002D495C"/>
    <w:rsid w:val="002D4C04"/>
    <w:rsid w:val="002D4DEA"/>
    <w:rsid w:val="002D4ED7"/>
    <w:rsid w:val="002D55F4"/>
    <w:rsid w:val="002D69BB"/>
    <w:rsid w:val="002D6BBF"/>
    <w:rsid w:val="002D6F4F"/>
    <w:rsid w:val="002D7384"/>
    <w:rsid w:val="002D7A75"/>
    <w:rsid w:val="002D7D7C"/>
    <w:rsid w:val="002D7EF8"/>
    <w:rsid w:val="002D7FA1"/>
    <w:rsid w:val="002E0459"/>
    <w:rsid w:val="002E0583"/>
    <w:rsid w:val="002E0F0D"/>
    <w:rsid w:val="002E1FB2"/>
    <w:rsid w:val="002E2CE6"/>
    <w:rsid w:val="002E2CF1"/>
    <w:rsid w:val="002E3296"/>
    <w:rsid w:val="002E3315"/>
    <w:rsid w:val="002E3E6E"/>
    <w:rsid w:val="002E409F"/>
    <w:rsid w:val="002E43BE"/>
    <w:rsid w:val="002E46DA"/>
    <w:rsid w:val="002E5DB5"/>
    <w:rsid w:val="002E5FA9"/>
    <w:rsid w:val="002E60CD"/>
    <w:rsid w:val="002E6263"/>
    <w:rsid w:val="002E654A"/>
    <w:rsid w:val="002E660B"/>
    <w:rsid w:val="002E68D9"/>
    <w:rsid w:val="002E6E25"/>
    <w:rsid w:val="002E7231"/>
    <w:rsid w:val="002E7598"/>
    <w:rsid w:val="002E7688"/>
    <w:rsid w:val="002E7785"/>
    <w:rsid w:val="002E7962"/>
    <w:rsid w:val="002E7F14"/>
    <w:rsid w:val="002E7F9B"/>
    <w:rsid w:val="002F00E8"/>
    <w:rsid w:val="002F04C6"/>
    <w:rsid w:val="002F08C6"/>
    <w:rsid w:val="002F0CAB"/>
    <w:rsid w:val="002F182A"/>
    <w:rsid w:val="002F1CCE"/>
    <w:rsid w:val="002F2186"/>
    <w:rsid w:val="002F2370"/>
    <w:rsid w:val="002F2437"/>
    <w:rsid w:val="002F2AF3"/>
    <w:rsid w:val="002F3146"/>
    <w:rsid w:val="002F33D8"/>
    <w:rsid w:val="002F3573"/>
    <w:rsid w:val="002F40B1"/>
    <w:rsid w:val="002F40B8"/>
    <w:rsid w:val="002F5730"/>
    <w:rsid w:val="002F5C81"/>
    <w:rsid w:val="002F5FDD"/>
    <w:rsid w:val="002F6148"/>
    <w:rsid w:val="002F67B5"/>
    <w:rsid w:val="002F6E7B"/>
    <w:rsid w:val="002F6F36"/>
    <w:rsid w:val="002F6F79"/>
    <w:rsid w:val="002F70A4"/>
    <w:rsid w:val="002F7166"/>
    <w:rsid w:val="002F7969"/>
    <w:rsid w:val="002F7A2A"/>
    <w:rsid w:val="003010D9"/>
    <w:rsid w:val="00301742"/>
    <w:rsid w:val="00301746"/>
    <w:rsid w:val="0030190F"/>
    <w:rsid w:val="00301BDD"/>
    <w:rsid w:val="00301C87"/>
    <w:rsid w:val="003021AC"/>
    <w:rsid w:val="00302836"/>
    <w:rsid w:val="00302B30"/>
    <w:rsid w:val="00302D9A"/>
    <w:rsid w:val="0030358D"/>
    <w:rsid w:val="003038F6"/>
    <w:rsid w:val="00303B6F"/>
    <w:rsid w:val="00303D8D"/>
    <w:rsid w:val="003040A8"/>
    <w:rsid w:val="0030436A"/>
    <w:rsid w:val="0030490B"/>
    <w:rsid w:val="00304A0E"/>
    <w:rsid w:val="00304A85"/>
    <w:rsid w:val="00304BC6"/>
    <w:rsid w:val="00304D2A"/>
    <w:rsid w:val="00304FBA"/>
    <w:rsid w:val="00305B63"/>
    <w:rsid w:val="00305DC9"/>
    <w:rsid w:val="00306216"/>
    <w:rsid w:val="0030640F"/>
    <w:rsid w:val="00306502"/>
    <w:rsid w:val="00306687"/>
    <w:rsid w:val="00306928"/>
    <w:rsid w:val="00306EFD"/>
    <w:rsid w:val="00307055"/>
    <w:rsid w:val="00307073"/>
    <w:rsid w:val="00307213"/>
    <w:rsid w:val="0031041C"/>
    <w:rsid w:val="003104DC"/>
    <w:rsid w:val="003106AF"/>
    <w:rsid w:val="003107BD"/>
    <w:rsid w:val="003108D2"/>
    <w:rsid w:val="00310AFB"/>
    <w:rsid w:val="00310E12"/>
    <w:rsid w:val="00310E51"/>
    <w:rsid w:val="0031110E"/>
    <w:rsid w:val="00311822"/>
    <w:rsid w:val="0031189A"/>
    <w:rsid w:val="00311A1B"/>
    <w:rsid w:val="00311EC6"/>
    <w:rsid w:val="00311F55"/>
    <w:rsid w:val="00312081"/>
    <w:rsid w:val="003129E8"/>
    <w:rsid w:val="00312D54"/>
    <w:rsid w:val="00312E24"/>
    <w:rsid w:val="00312E37"/>
    <w:rsid w:val="00312FFF"/>
    <w:rsid w:val="00313103"/>
    <w:rsid w:val="00313335"/>
    <w:rsid w:val="00313761"/>
    <w:rsid w:val="00313A39"/>
    <w:rsid w:val="00313ACC"/>
    <w:rsid w:val="00313F26"/>
    <w:rsid w:val="00314925"/>
    <w:rsid w:val="00314CB2"/>
    <w:rsid w:val="003156C6"/>
    <w:rsid w:val="00315ACA"/>
    <w:rsid w:val="00315CC8"/>
    <w:rsid w:val="00315D67"/>
    <w:rsid w:val="00316FA3"/>
    <w:rsid w:val="00317513"/>
    <w:rsid w:val="003177CF"/>
    <w:rsid w:val="00320000"/>
    <w:rsid w:val="003200ED"/>
    <w:rsid w:val="00320A2A"/>
    <w:rsid w:val="00320F09"/>
    <w:rsid w:val="00320F7E"/>
    <w:rsid w:val="0032176E"/>
    <w:rsid w:val="00322F23"/>
    <w:rsid w:val="0032311E"/>
    <w:rsid w:val="003235EE"/>
    <w:rsid w:val="003239B3"/>
    <w:rsid w:val="00323B73"/>
    <w:rsid w:val="00324055"/>
    <w:rsid w:val="00324568"/>
    <w:rsid w:val="00324ADF"/>
    <w:rsid w:val="00324CCB"/>
    <w:rsid w:val="00325202"/>
    <w:rsid w:val="00325463"/>
    <w:rsid w:val="00325486"/>
    <w:rsid w:val="003254DA"/>
    <w:rsid w:val="00325B75"/>
    <w:rsid w:val="00325C89"/>
    <w:rsid w:val="003260AD"/>
    <w:rsid w:val="00326306"/>
    <w:rsid w:val="00326351"/>
    <w:rsid w:val="0032658F"/>
    <w:rsid w:val="003268A8"/>
    <w:rsid w:val="00326FFA"/>
    <w:rsid w:val="00327035"/>
    <w:rsid w:val="00327510"/>
    <w:rsid w:val="0032776B"/>
    <w:rsid w:val="0032791F"/>
    <w:rsid w:val="00327C2B"/>
    <w:rsid w:val="00327E5B"/>
    <w:rsid w:val="00327F76"/>
    <w:rsid w:val="00330389"/>
    <w:rsid w:val="00330C86"/>
    <w:rsid w:val="00330D56"/>
    <w:rsid w:val="00330EA8"/>
    <w:rsid w:val="00331012"/>
    <w:rsid w:val="0033122B"/>
    <w:rsid w:val="00331639"/>
    <w:rsid w:val="0033195A"/>
    <w:rsid w:val="00331F89"/>
    <w:rsid w:val="00332460"/>
    <w:rsid w:val="00332B52"/>
    <w:rsid w:val="00333484"/>
    <w:rsid w:val="00333744"/>
    <w:rsid w:val="00333B4C"/>
    <w:rsid w:val="00334050"/>
    <w:rsid w:val="00334396"/>
    <w:rsid w:val="00334D0A"/>
    <w:rsid w:val="00336370"/>
    <w:rsid w:val="003367EB"/>
    <w:rsid w:val="0033691E"/>
    <w:rsid w:val="00336DB3"/>
    <w:rsid w:val="0033781D"/>
    <w:rsid w:val="0033791A"/>
    <w:rsid w:val="00337C59"/>
    <w:rsid w:val="00337C70"/>
    <w:rsid w:val="00337CB0"/>
    <w:rsid w:val="00340199"/>
    <w:rsid w:val="00340488"/>
    <w:rsid w:val="00340FFD"/>
    <w:rsid w:val="00341092"/>
    <w:rsid w:val="00341454"/>
    <w:rsid w:val="003417A7"/>
    <w:rsid w:val="0034190E"/>
    <w:rsid w:val="00341A45"/>
    <w:rsid w:val="00342981"/>
    <w:rsid w:val="00343126"/>
    <w:rsid w:val="00343744"/>
    <w:rsid w:val="00343B61"/>
    <w:rsid w:val="003440F4"/>
    <w:rsid w:val="00344165"/>
    <w:rsid w:val="003441F8"/>
    <w:rsid w:val="0034436B"/>
    <w:rsid w:val="0034495A"/>
    <w:rsid w:val="00344B53"/>
    <w:rsid w:val="00344C39"/>
    <w:rsid w:val="0034515C"/>
    <w:rsid w:val="00345268"/>
    <w:rsid w:val="00345849"/>
    <w:rsid w:val="003463C0"/>
    <w:rsid w:val="00346D7B"/>
    <w:rsid w:val="00346DCB"/>
    <w:rsid w:val="003472FA"/>
    <w:rsid w:val="003473B2"/>
    <w:rsid w:val="0034757D"/>
    <w:rsid w:val="003478DB"/>
    <w:rsid w:val="00350046"/>
    <w:rsid w:val="003501A3"/>
    <w:rsid w:val="00350205"/>
    <w:rsid w:val="003506A8"/>
    <w:rsid w:val="00350862"/>
    <w:rsid w:val="003508ED"/>
    <w:rsid w:val="00350981"/>
    <w:rsid w:val="00350E84"/>
    <w:rsid w:val="0035122F"/>
    <w:rsid w:val="003516A1"/>
    <w:rsid w:val="00351862"/>
    <w:rsid w:val="00351F9B"/>
    <w:rsid w:val="0035208E"/>
    <w:rsid w:val="00352D38"/>
    <w:rsid w:val="00352E32"/>
    <w:rsid w:val="00353950"/>
    <w:rsid w:val="00353A92"/>
    <w:rsid w:val="00353DF8"/>
    <w:rsid w:val="0035458A"/>
    <w:rsid w:val="003549E4"/>
    <w:rsid w:val="0035512A"/>
    <w:rsid w:val="0035523F"/>
    <w:rsid w:val="00355973"/>
    <w:rsid w:val="00356251"/>
    <w:rsid w:val="0035661D"/>
    <w:rsid w:val="00356C56"/>
    <w:rsid w:val="003579EF"/>
    <w:rsid w:val="00360335"/>
    <w:rsid w:val="003613F3"/>
    <w:rsid w:val="003615FF"/>
    <w:rsid w:val="003617C7"/>
    <w:rsid w:val="00361DC8"/>
    <w:rsid w:val="003627AA"/>
    <w:rsid w:val="00362EE0"/>
    <w:rsid w:val="00362F12"/>
    <w:rsid w:val="00363756"/>
    <w:rsid w:val="00363809"/>
    <w:rsid w:val="00363956"/>
    <w:rsid w:val="003642E0"/>
    <w:rsid w:val="003644C5"/>
    <w:rsid w:val="00364729"/>
    <w:rsid w:val="00364CFC"/>
    <w:rsid w:val="00365035"/>
    <w:rsid w:val="0036526C"/>
    <w:rsid w:val="003653A8"/>
    <w:rsid w:val="00365E52"/>
    <w:rsid w:val="00366306"/>
    <w:rsid w:val="00366C29"/>
    <w:rsid w:val="003670CF"/>
    <w:rsid w:val="003679C8"/>
    <w:rsid w:val="00367B29"/>
    <w:rsid w:val="0037011A"/>
    <w:rsid w:val="003706A7"/>
    <w:rsid w:val="00371E0E"/>
    <w:rsid w:val="0037248A"/>
    <w:rsid w:val="00372499"/>
    <w:rsid w:val="0037340C"/>
    <w:rsid w:val="0037352F"/>
    <w:rsid w:val="00373761"/>
    <w:rsid w:val="00373870"/>
    <w:rsid w:val="00374233"/>
    <w:rsid w:val="00374533"/>
    <w:rsid w:val="00374DA6"/>
    <w:rsid w:val="00375060"/>
    <w:rsid w:val="0037509B"/>
    <w:rsid w:val="00375266"/>
    <w:rsid w:val="0037528A"/>
    <w:rsid w:val="0037559B"/>
    <w:rsid w:val="00375CB4"/>
    <w:rsid w:val="00375E40"/>
    <w:rsid w:val="00375F46"/>
    <w:rsid w:val="00376606"/>
    <w:rsid w:val="0037663A"/>
    <w:rsid w:val="00376D75"/>
    <w:rsid w:val="00377CE9"/>
    <w:rsid w:val="00377D8B"/>
    <w:rsid w:val="00380D84"/>
    <w:rsid w:val="0038166F"/>
    <w:rsid w:val="00381D29"/>
    <w:rsid w:val="00381FC1"/>
    <w:rsid w:val="00382566"/>
    <w:rsid w:val="00382808"/>
    <w:rsid w:val="00382A84"/>
    <w:rsid w:val="0038355B"/>
    <w:rsid w:val="00383708"/>
    <w:rsid w:val="00383B64"/>
    <w:rsid w:val="00384815"/>
    <w:rsid w:val="00384902"/>
    <w:rsid w:val="00384EA5"/>
    <w:rsid w:val="003852BC"/>
    <w:rsid w:val="0038536B"/>
    <w:rsid w:val="003853A1"/>
    <w:rsid w:val="003855DD"/>
    <w:rsid w:val="00385B62"/>
    <w:rsid w:val="00385BDD"/>
    <w:rsid w:val="00385CFC"/>
    <w:rsid w:val="00387012"/>
    <w:rsid w:val="003871C9"/>
    <w:rsid w:val="00390062"/>
    <w:rsid w:val="003905DA"/>
    <w:rsid w:val="003905F4"/>
    <w:rsid w:val="00392978"/>
    <w:rsid w:val="00392B23"/>
    <w:rsid w:val="00392BD9"/>
    <w:rsid w:val="00392D0D"/>
    <w:rsid w:val="00393070"/>
    <w:rsid w:val="00393343"/>
    <w:rsid w:val="00393A18"/>
    <w:rsid w:val="00393C06"/>
    <w:rsid w:val="00393DEA"/>
    <w:rsid w:val="003940F0"/>
    <w:rsid w:val="00394E0A"/>
    <w:rsid w:val="003954E9"/>
    <w:rsid w:val="00395553"/>
    <w:rsid w:val="003958C0"/>
    <w:rsid w:val="00396510"/>
    <w:rsid w:val="00396DDB"/>
    <w:rsid w:val="00396E5D"/>
    <w:rsid w:val="00397528"/>
    <w:rsid w:val="003A01E7"/>
    <w:rsid w:val="003A0ABA"/>
    <w:rsid w:val="003A0EF4"/>
    <w:rsid w:val="003A10FB"/>
    <w:rsid w:val="003A1392"/>
    <w:rsid w:val="003A1435"/>
    <w:rsid w:val="003A20B0"/>
    <w:rsid w:val="003A2465"/>
    <w:rsid w:val="003A2785"/>
    <w:rsid w:val="003A2A7A"/>
    <w:rsid w:val="003A2FD0"/>
    <w:rsid w:val="003A3AB8"/>
    <w:rsid w:val="003A4876"/>
    <w:rsid w:val="003A5369"/>
    <w:rsid w:val="003A5AB3"/>
    <w:rsid w:val="003A5D8A"/>
    <w:rsid w:val="003A6766"/>
    <w:rsid w:val="003A699A"/>
    <w:rsid w:val="003A6CC3"/>
    <w:rsid w:val="003A6E22"/>
    <w:rsid w:val="003A76F5"/>
    <w:rsid w:val="003B0BE2"/>
    <w:rsid w:val="003B0CA7"/>
    <w:rsid w:val="003B12CD"/>
    <w:rsid w:val="003B188C"/>
    <w:rsid w:val="003B1961"/>
    <w:rsid w:val="003B1C57"/>
    <w:rsid w:val="003B229E"/>
    <w:rsid w:val="003B299F"/>
    <w:rsid w:val="003B32D8"/>
    <w:rsid w:val="003B37C3"/>
    <w:rsid w:val="003B37E6"/>
    <w:rsid w:val="003B3852"/>
    <w:rsid w:val="003B392C"/>
    <w:rsid w:val="003B4182"/>
    <w:rsid w:val="003B4913"/>
    <w:rsid w:val="003B50D2"/>
    <w:rsid w:val="003B5446"/>
    <w:rsid w:val="003B56A5"/>
    <w:rsid w:val="003B5767"/>
    <w:rsid w:val="003B66BE"/>
    <w:rsid w:val="003B73CD"/>
    <w:rsid w:val="003B78FE"/>
    <w:rsid w:val="003B7C9E"/>
    <w:rsid w:val="003B7E78"/>
    <w:rsid w:val="003C13BF"/>
    <w:rsid w:val="003C143B"/>
    <w:rsid w:val="003C18DE"/>
    <w:rsid w:val="003C1915"/>
    <w:rsid w:val="003C1AD4"/>
    <w:rsid w:val="003C1B11"/>
    <w:rsid w:val="003C25C5"/>
    <w:rsid w:val="003C273F"/>
    <w:rsid w:val="003C2B49"/>
    <w:rsid w:val="003C30A8"/>
    <w:rsid w:val="003C30FC"/>
    <w:rsid w:val="003C3236"/>
    <w:rsid w:val="003C3E97"/>
    <w:rsid w:val="003C3EC1"/>
    <w:rsid w:val="003C463C"/>
    <w:rsid w:val="003C4C4B"/>
    <w:rsid w:val="003C5D1C"/>
    <w:rsid w:val="003C6298"/>
    <w:rsid w:val="003C6E8F"/>
    <w:rsid w:val="003C6F92"/>
    <w:rsid w:val="003C7196"/>
    <w:rsid w:val="003C7677"/>
    <w:rsid w:val="003C7694"/>
    <w:rsid w:val="003C7863"/>
    <w:rsid w:val="003C794A"/>
    <w:rsid w:val="003C79E4"/>
    <w:rsid w:val="003C7DFE"/>
    <w:rsid w:val="003D049E"/>
    <w:rsid w:val="003D08E1"/>
    <w:rsid w:val="003D093E"/>
    <w:rsid w:val="003D0BF8"/>
    <w:rsid w:val="003D12BA"/>
    <w:rsid w:val="003D151B"/>
    <w:rsid w:val="003D17B3"/>
    <w:rsid w:val="003D18B7"/>
    <w:rsid w:val="003D20EF"/>
    <w:rsid w:val="003D271B"/>
    <w:rsid w:val="003D2AAC"/>
    <w:rsid w:val="003D2BED"/>
    <w:rsid w:val="003D3A30"/>
    <w:rsid w:val="003D3B51"/>
    <w:rsid w:val="003D4290"/>
    <w:rsid w:val="003D5AA0"/>
    <w:rsid w:val="003D615C"/>
    <w:rsid w:val="003D6A41"/>
    <w:rsid w:val="003D6B63"/>
    <w:rsid w:val="003D6BA4"/>
    <w:rsid w:val="003D75FA"/>
    <w:rsid w:val="003D7BC7"/>
    <w:rsid w:val="003E01C5"/>
    <w:rsid w:val="003E0470"/>
    <w:rsid w:val="003E0CC4"/>
    <w:rsid w:val="003E0D6C"/>
    <w:rsid w:val="003E110B"/>
    <w:rsid w:val="003E2152"/>
    <w:rsid w:val="003E24D3"/>
    <w:rsid w:val="003E2512"/>
    <w:rsid w:val="003E2C40"/>
    <w:rsid w:val="003E2CD0"/>
    <w:rsid w:val="003E3132"/>
    <w:rsid w:val="003E33FF"/>
    <w:rsid w:val="003E38C8"/>
    <w:rsid w:val="003E3A7F"/>
    <w:rsid w:val="003E3B61"/>
    <w:rsid w:val="003E3C72"/>
    <w:rsid w:val="003E3C90"/>
    <w:rsid w:val="003E3D85"/>
    <w:rsid w:val="003E3F0E"/>
    <w:rsid w:val="003E424C"/>
    <w:rsid w:val="003E445B"/>
    <w:rsid w:val="003E57DC"/>
    <w:rsid w:val="003E602B"/>
    <w:rsid w:val="003E6042"/>
    <w:rsid w:val="003E6AB9"/>
    <w:rsid w:val="003E6E86"/>
    <w:rsid w:val="003E6F42"/>
    <w:rsid w:val="003E754E"/>
    <w:rsid w:val="003E7D9D"/>
    <w:rsid w:val="003E7DF6"/>
    <w:rsid w:val="003E7F56"/>
    <w:rsid w:val="003F06E0"/>
    <w:rsid w:val="003F071E"/>
    <w:rsid w:val="003F1402"/>
    <w:rsid w:val="003F14B0"/>
    <w:rsid w:val="003F15FE"/>
    <w:rsid w:val="003F1C64"/>
    <w:rsid w:val="003F2D7B"/>
    <w:rsid w:val="003F2DC4"/>
    <w:rsid w:val="003F3671"/>
    <w:rsid w:val="003F39CB"/>
    <w:rsid w:val="003F41B9"/>
    <w:rsid w:val="003F42AF"/>
    <w:rsid w:val="003F507A"/>
    <w:rsid w:val="003F50DA"/>
    <w:rsid w:val="003F5130"/>
    <w:rsid w:val="003F559F"/>
    <w:rsid w:val="003F57F6"/>
    <w:rsid w:val="003F5A88"/>
    <w:rsid w:val="003F5ABA"/>
    <w:rsid w:val="003F5B4C"/>
    <w:rsid w:val="003F61D6"/>
    <w:rsid w:val="003F7105"/>
    <w:rsid w:val="003F72D3"/>
    <w:rsid w:val="003F757B"/>
    <w:rsid w:val="003F7601"/>
    <w:rsid w:val="003F791B"/>
    <w:rsid w:val="003F7E6F"/>
    <w:rsid w:val="00400396"/>
    <w:rsid w:val="00400516"/>
    <w:rsid w:val="00402202"/>
    <w:rsid w:val="0040297E"/>
    <w:rsid w:val="00402DB9"/>
    <w:rsid w:val="004030ED"/>
    <w:rsid w:val="00404626"/>
    <w:rsid w:val="00405780"/>
    <w:rsid w:val="004058CE"/>
    <w:rsid w:val="004058DD"/>
    <w:rsid w:val="004059BD"/>
    <w:rsid w:val="004062CF"/>
    <w:rsid w:val="004068B7"/>
    <w:rsid w:val="00406F04"/>
    <w:rsid w:val="00407164"/>
    <w:rsid w:val="004073E1"/>
    <w:rsid w:val="0040792D"/>
    <w:rsid w:val="00407F4B"/>
    <w:rsid w:val="00410DBF"/>
    <w:rsid w:val="00410E14"/>
    <w:rsid w:val="00411AAB"/>
    <w:rsid w:val="00411AF3"/>
    <w:rsid w:val="00411D89"/>
    <w:rsid w:val="004128E1"/>
    <w:rsid w:val="00412DF3"/>
    <w:rsid w:val="00413721"/>
    <w:rsid w:val="0041394C"/>
    <w:rsid w:val="00413A57"/>
    <w:rsid w:val="00413E0A"/>
    <w:rsid w:val="004140E1"/>
    <w:rsid w:val="00414843"/>
    <w:rsid w:val="00414CAB"/>
    <w:rsid w:val="0041541C"/>
    <w:rsid w:val="00415424"/>
    <w:rsid w:val="004154A7"/>
    <w:rsid w:val="00415601"/>
    <w:rsid w:val="004159BF"/>
    <w:rsid w:val="00415BA7"/>
    <w:rsid w:val="00415DAF"/>
    <w:rsid w:val="0041718F"/>
    <w:rsid w:val="004173B9"/>
    <w:rsid w:val="004175BA"/>
    <w:rsid w:val="00417994"/>
    <w:rsid w:val="00417BA9"/>
    <w:rsid w:val="00417C45"/>
    <w:rsid w:val="00420200"/>
    <w:rsid w:val="00420282"/>
    <w:rsid w:val="00420312"/>
    <w:rsid w:val="00420991"/>
    <w:rsid w:val="00420EA6"/>
    <w:rsid w:val="004210F2"/>
    <w:rsid w:val="00421322"/>
    <w:rsid w:val="0042215B"/>
    <w:rsid w:val="0042238B"/>
    <w:rsid w:val="004224D8"/>
    <w:rsid w:val="00423218"/>
    <w:rsid w:val="004234A2"/>
    <w:rsid w:val="00423833"/>
    <w:rsid w:val="004238B1"/>
    <w:rsid w:val="00424288"/>
    <w:rsid w:val="0042429B"/>
    <w:rsid w:val="004245CD"/>
    <w:rsid w:val="0042464E"/>
    <w:rsid w:val="00424C1B"/>
    <w:rsid w:val="00424EDA"/>
    <w:rsid w:val="0042551E"/>
    <w:rsid w:val="0042563D"/>
    <w:rsid w:val="00425B38"/>
    <w:rsid w:val="0042618B"/>
    <w:rsid w:val="00426449"/>
    <w:rsid w:val="00426A37"/>
    <w:rsid w:val="004272D6"/>
    <w:rsid w:val="004273C9"/>
    <w:rsid w:val="00430AFF"/>
    <w:rsid w:val="00430F34"/>
    <w:rsid w:val="00430FC1"/>
    <w:rsid w:val="00431237"/>
    <w:rsid w:val="00432B27"/>
    <w:rsid w:val="00432BE6"/>
    <w:rsid w:val="004330B4"/>
    <w:rsid w:val="004336D0"/>
    <w:rsid w:val="00433DD5"/>
    <w:rsid w:val="0043418F"/>
    <w:rsid w:val="00434351"/>
    <w:rsid w:val="00434D05"/>
    <w:rsid w:val="00434E89"/>
    <w:rsid w:val="00434FF5"/>
    <w:rsid w:val="00435B87"/>
    <w:rsid w:val="0043636D"/>
    <w:rsid w:val="004367B8"/>
    <w:rsid w:val="0043690F"/>
    <w:rsid w:val="00437199"/>
    <w:rsid w:val="0043728C"/>
    <w:rsid w:val="0043740F"/>
    <w:rsid w:val="00437695"/>
    <w:rsid w:val="00437770"/>
    <w:rsid w:val="004379D9"/>
    <w:rsid w:val="00437C2E"/>
    <w:rsid w:val="00437E67"/>
    <w:rsid w:val="00440075"/>
    <w:rsid w:val="004400F6"/>
    <w:rsid w:val="00440222"/>
    <w:rsid w:val="004413F7"/>
    <w:rsid w:val="004415C9"/>
    <w:rsid w:val="00441C01"/>
    <w:rsid w:val="00441E8F"/>
    <w:rsid w:val="0044208D"/>
    <w:rsid w:val="00442B74"/>
    <w:rsid w:val="00442DE9"/>
    <w:rsid w:val="00444287"/>
    <w:rsid w:val="004443D0"/>
    <w:rsid w:val="00444500"/>
    <w:rsid w:val="00444B69"/>
    <w:rsid w:val="00444DA1"/>
    <w:rsid w:val="00445577"/>
    <w:rsid w:val="00445EC6"/>
    <w:rsid w:val="00445F24"/>
    <w:rsid w:val="004472DA"/>
    <w:rsid w:val="0044735F"/>
    <w:rsid w:val="0044743C"/>
    <w:rsid w:val="00447AA1"/>
    <w:rsid w:val="00447CC9"/>
    <w:rsid w:val="00447DB3"/>
    <w:rsid w:val="004502E7"/>
    <w:rsid w:val="00451479"/>
    <w:rsid w:val="004516B5"/>
    <w:rsid w:val="00451D6D"/>
    <w:rsid w:val="0045210B"/>
    <w:rsid w:val="0045251B"/>
    <w:rsid w:val="0045251F"/>
    <w:rsid w:val="00452935"/>
    <w:rsid w:val="00452A90"/>
    <w:rsid w:val="00452E0A"/>
    <w:rsid w:val="00452EB2"/>
    <w:rsid w:val="0045422E"/>
    <w:rsid w:val="00454538"/>
    <w:rsid w:val="004547B4"/>
    <w:rsid w:val="0045491C"/>
    <w:rsid w:val="00454AF0"/>
    <w:rsid w:val="004550BD"/>
    <w:rsid w:val="004553A2"/>
    <w:rsid w:val="004553BD"/>
    <w:rsid w:val="00455ECF"/>
    <w:rsid w:val="00455FE3"/>
    <w:rsid w:val="0045657D"/>
    <w:rsid w:val="00456FC9"/>
    <w:rsid w:val="004576C0"/>
    <w:rsid w:val="004576D4"/>
    <w:rsid w:val="00457A3E"/>
    <w:rsid w:val="00457C6B"/>
    <w:rsid w:val="00460D65"/>
    <w:rsid w:val="00461367"/>
    <w:rsid w:val="004618EC"/>
    <w:rsid w:val="00461CC5"/>
    <w:rsid w:val="00461FF3"/>
    <w:rsid w:val="00462046"/>
    <w:rsid w:val="0046235A"/>
    <w:rsid w:val="004623AD"/>
    <w:rsid w:val="004624F8"/>
    <w:rsid w:val="00462977"/>
    <w:rsid w:val="00463088"/>
    <w:rsid w:val="00463626"/>
    <w:rsid w:val="00463931"/>
    <w:rsid w:val="00463A44"/>
    <w:rsid w:val="00464252"/>
    <w:rsid w:val="00464392"/>
    <w:rsid w:val="004646B1"/>
    <w:rsid w:val="00464A97"/>
    <w:rsid w:val="00464C67"/>
    <w:rsid w:val="004655B7"/>
    <w:rsid w:val="004658A6"/>
    <w:rsid w:val="00466DEC"/>
    <w:rsid w:val="00466F88"/>
    <w:rsid w:val="0046708F"/>
    <w:rsid w:val="004670D4"/>
    <w:rsid w:val="00467172"/>
    <w:rsid w:val="00467524"/>
    <w:rsid w:val="00467550"/>
    <w:rsid w:val="00467604"/>
    <w:rsid w:val="00467956"/>
    <w:rsid w:val="00467D5D"/>
    <w:rsid w:val="004701C9"/>
    <w:rsid w:val="00470398"/>
    <w:rsid w:val="00470444"/>
    <w:rsid w:val="00470AC8"/>
    <w:rsid w:val="00470C22"/>
    <w:rsid w:val="00470E45"/>
    <w:rsid w:val="00471406"/>
    <w:rsid w:val="00471C60"/>
    <w:rsid w:val="00471DC9"/>
    <w:rsid w:val="00471E55"/>
    <w:rsid w:val="00472531"/>
    <w:rsid w:val="00472BB2"/>
    <w:rsid w:val="004730CC"/>
    <w:rsid w:val="0047323C"/>
    <w:rsid w:val="0047370C"/>
    <w:rsid w:val="00473BB1"/>
    <w:rsid w:val="00473C2C"/>
    <w:rsid w:val="00473CBE"/>
    <w:rsid w:val="00473FEB"/>
    <w:rsid w:val="004744AB"/>
    <w:rsid w:val="004745E7"/>
    <w:rsid w:val="0047466D"/>
    <w:rsid w:val="00474843"/>
    <w:rsid w:val="004755F2"/>
    <w:rsid w:val="0047586F"/>
    <w:rsid w:val="00475F32"/>
    <w:rsid w:val="00476857"/>
    <w:rsid w:val="004768F6"/>
    <w:rsid w:val="00476A32"/>
    <w:rsid w:val="00476B28"/>
    <w:rsid w:val="00476F9B"/>
    <w:rsid w:val="004774F7"/>
    <w:rsid w:val="00477B22"/>
    <w:rsid w:val="00477F8B"/>
    <w:rsid w:val="00477FD1"/>
    <w:rsid w:val="004802BB"/>
    <w:rsid w:val="00482817"/>
    <w:rsid w:val="00482DAC"/>
    <w:rsid w:val="004833F6"/>
    <w:rsid w:val="00483457"/>
    <w:rsid w:val="00483E57"/>
    <w:rsid w:val="0048443E"/>
    <w:rsid w:val="00484872"/>
    <w:rsid w:val="00485392"/>
    <w:rsid w:val="004853A0"/>
    <w:rsid w:val="00485811"/>
    <w:rsid w:val="00485922"/>
    <w:rsid w:val="00485AA2"/>
    <w:rsid w:val="00485B15"/>
    <w:rsid w:val="0048604F"/>
    <w:rsid w:val="00486159"/>
    <w:rsid w:val="004865E5"/>
    <w:rsid w:val="00487095"/>
    <w:rsid w:val="00487946"/>
    <w:rsid w:val="00487B72"/>
    <w:rsid w:val="00490336"/>
    <w:rsid w:val="004910D2"/>
    <w:rsid w:val="00491171"/>
    <w:rsid w:val="004918AC"/>
    <w:rsid w:val="00491A70"/>
    <w:rsid w:val="00491CAE"/>
    <w:rsid w:val="00491E5A"/>
    <w:rsid w:val="0049280E"/>
    <w:rsid w:val="00493216"/>
    <w:rsid w:val="00493BE2"/>
    <w:rsid w:val="00493FF3"/>
    <w:rsid w:val="00494F85"/>
    <w:rsid w:val="004953A8"/>
    <w:rsid w:val="00495AC1"/>
    <w:rsid w:val="00496023"/>
    <w:rsid w:val="004960BE"/>
    <w:rsid w:val="00496258"/>
    <w:rsid w:val="00496351"/>
    <w:rsid w:val="00496730"/>
    <w:rsid w:val="004971C6"/>
    <w:rsid w:val="004973AE"/>
    <w:rsid w:val="00497A23"/>
    <w:rsid w:val="004A0064"/>
    <w:rsid w:val="004A03B5"/>
    <w:rsid w:val="004A0AC0"/>
    <w:rsid w:val="004A0FA8"/>
    <w:rsid w:val="004A1248"/>
    <w:rsid w:val="004A1896"/>
    <w:rsid w:val="004A195A"/>
    <w:rsid w:val="004A19F1"/>
    <w:rsid w:val="004A1C7D"/>
    <w:rsid w:val="004A1F45"/>
    <w:rsid w:val="004A2683"/>
    <w:rsid w:val="004A26C1"/>
    <w:rsid w:val="004A2CEB"/>
    <w:rsid w:val="004A3D01"/>
    <w:rsid w:val="004A3F73"/>
    <w:rsid w:val="004A4505"/>
    <w:rsid w:val="004A452F"/>
    <w:rsid w:val="004A4B96"/>
    <w:rsid w:val="004A4FA6"/>
    <w:rsid w:val="004A5676"/>
    <w:rsid w:val="004A58B4"/>
    <w:rsid w:val="004A5C46"/>
    <w:rsid w:val="004A5FAB"/>
    <w:rsid w:val="004A651F"/>
    <w:rsid w:val="004A667E"/>
    <w:rsid w:val="004A6877"/>
    <w:rsid w:val="004A779B"/>
    <w:rsid w:val="004A79A3"/>
    <w:rsid w:val="004A79E4"/>
    <w:rsid w:val="004A7A83"/>
    <w:rsid w:val="004A7B84"/>
    <w:rsid w:val="004A7EDB"/>
    <w:rsid w:val="004B00BD"/>
    <w:rsid w:val="004B04B7"/>
    <w:rsid w:val="004B07EA"/>
    <w:rsid w:val="004B09A0"/>
    <w:rsid w:val="004B12A1"/>
    <w:rsid w:val="004B14B0"/>
    <w:rsid w:val="004B1E07"/>
    <w:rsid w:val="004B1F0A"/>
    <w:rsid w:val="004B2E97"/>
    <w:rsid w:val="004B4175"/>
    <w:rsid w:val="004B4A6B"/>
    <w:rsid w:val="004B5037"/>
    <w:rsid w:val="004B5601"/>
    <w:rsid w:val="004B589F"/>
    <w:rsid w:val="004B5B8D"/>
    <w:rsid w:val="004B66E2"/>
    <w:rsid w:val="004B6ADD"/>
    <w:rsid w:val="004B6B85"/>
    <w:rsid w:val="004B6BB8"/>
    <w:rsid w:val="004B6DD6"/>
    <w:rsid w:val="004B7026"/>
    <w:rsid w:val="004B797A"/>
    <w:rsid w:val="004C1F38"/>
    <w:rsid w:val="004C1F7F"/>
    <w:rsid w:val="004C264D"/>
    <w:rsid w:val="004C2C0D"/>
    <w:rsid w:val="004C30BE"/>
    <w:rsid w:val="004C331E"/>
    <w:rsid w:val="004C3E60"/>
    <w:rsid w:val="004C3F86"/>
    <w:rsid w:val="004C4228"/>
    <w:rsid w:val="004C423A"/>
    <w:rsid w:val="004C426F"/>
    <w:rsid w:val="004C4329"/>
    <w:rsid w:val="004C4B41"/>
    <w:rsid w:val="004C4EE5"/>
    <w:rsid w:val="004C5026"/>
    <w:rsid w:val="004C50F1"/>
    <w:rsid w:val="004C52C7"/>
    <w:rsid w:val="004C5FE5"/>
    <w:rsid w:val="004C60C8"/>
    <w:rsid w:val="004C6213"/>
    <w:rsid w:val="004C7334"/>
    <w:rsid w:val="004D001E"/>
    <w:rsid w:val="004D01C2"/>
    <w:rsid w:val="004D02A4"/>
    <w:rsid w:val="004D0708"/>
    <w:rsid w:val="004D076F"/>
    <w:rsid w:val="004D111D"/>
    <w:rsid w:val="004D1B22"/>
    <w:rsid w:val="004D23DD"/>
    <w:rsid w:val="004D29F8"/>
    <w:rsid w:val="004D2A09"/>
    <w:rsid w:val="004D2A74"/>
    <w:rsid w:val="004D2A99"/>
    <w:rsid w:val="004D43FC"/>
    <w:rsid w:val="004D4851"/>
    <w:rsid w:val="004D4B63"/>
    <w:rsid w:val="004D4DCA"/>
    <w:rsid w:val="004D558A"/>
    <w:rsid w:val="004D57FC"/>
    <w:rsid w:val="004D58A1"/>
    <w:rsid w:val="004D5B29"/>
    <w:rsid w:val="004D638F"/>
    <w:rsid w:val="004D640D"/>
    <w:rsid w:val="004D7110"/>
    <w:rsid w:val="004D755D"/>
    <w:rsid w:val="004D7C07"/>
    <w:rsid w:val="004D7C4B"/>
    <w:rsid w:val="004E0F34"/>
    <w:rsid w:val="004E17FB"/>
    <w:rsid w:val="004E19A5"/>
    <w:rsid w:val="004E1D18"/>
    <w:rsid w:val="004E2797"/>
    <w:rsid w:val="004E3226"/>
    <w:rsid w:val="004E3821"/>
    <w:rsid w:val="004E390B"/>
    <w:rsid w:val="004E41FC"/>
    <w:rsid w:val="004E4CC0"/>
    <w:rsid w:val="004E53BB"/>
    <w:rsid w:val="004E5E98"/>
    <w:rsid w:val="004E6966"/>
    <w:rsid w:val="004E70DA"/>
    <w:rsid w:val="004E7381"/>
    <w:rsid w:val="004E7C71"/>
    <w:rsid w:val="004E7F17"/>
    <w:rsid w:val="004F03C3"/>
    <w:rsid w:val="004F109F"/>
    <w:rsid w:val="004F1210"/>
    <w:rsid w:val="004F2521"/>
    <w:rsid w:val="004F25DE"/>
    <w:rsid w:val="004F26CB"/>
    <w:rsid w:val="004F2C01"/>
    <w:rsid w:val="004F329B"/>
    <w:rsid w:val="004F3823"/>
    <w:rsid w:val="004F4810"/>
    <w:rsid w:val="004F4D0A"/>
    <w:rsid w:val="004F4E7F"/>
    <w:rsid w:val="004F4FB9"/>
    <w:rsid w:val="004F5639"/>
    <w:rsid w:val="004F5758"/>
    <w:rsid w:val="004F5814"/>
    <w:rsid w:val="004F5CBC"/>
    <w:rsid w:val="004F5EEF"/>
    <w:rsid w:val="004F5FCE"/>
    <w:rsid w:val="004F61D6"/>
    <w:rsid w:val="004F6B74"/>
    <w:rsid w:val="004F7CBD"/>
    <w:rsid w:val="004F7D30"/>
    <w:rsid w:val="005002A2"/>
    <w:rsid w:val="00500371"/>
    <w:rsid w:val="00500945"/>
    <w:rsid w:val="00500CE2"/>
    <w:rsid w:val="005011CA"/>
    <w:rsid w:val="0050158F"/>
    <w:rsid w:val="00501940"/>
    <w:rsid w:val="00501DFC"/>
    <w:rsid w:val="00502824"/>
    <w:rsid w:val="00502D4E"/>
    <w:rsid w:val="00503073"/>
    <w:rsid w:val="00503349"/>
    <w:rsid w:val="00503AEA"/>
    <w:rsid w:val="00503F1D"/>
    <w:rsid w:val="00504192"/>
    <w:rsid w:val="0050434A"/>
    <w:rsid w:val="00504453"/>
    <w:rsid w:val="00505089"/>
    <w:rsid w:val="00505259"/>
    <w:rsid w:val="005058BA"/>
    <w:rsid w:val="00505972"/>
    <w:rsid w:val="00505BE6"/>
    <w:rsid w:val="00505F1C"/>
    <w:rsid w:val="00505FE7"/>
    <w:rsid w:val="00506094"/>
    <w:rsid w:val="00506531"/>
    <w:rsid w:val="00506E04"/>
    <w:rsid w:val="00506F59"/>
    <w:rsid w:val="00506F6D"/>
    <w:rsid w:val="00506F8E"/>
    <w:rsid w:val="005077FD"/>
    <w:rsid w:val="005078EA"/>
    <w:rsid w:val="00510326"/>
    <w:rsid w:val="00510CB4"/>
    <w:rsid w:val="005114A4"/>
    <w:rsid w:val="00511741"/>
    <w:rsid w:val="005119E8"/>
    <w:rsid w:val="00512318"/>
    <w:rsid w:val="005126B4"/>
    <w:rsid w:val="005127B9"/>
    <w:rsid w:val="00512DF3"/>
    <w:rsid w:val="00513385"/>
    <w:rsid w:val="005142A2"/>
    <w:rsid w:val="005143F8"/>
    <w:rsid w:val="005146C0"/>
    <w:rsid w:val="0051539B"/>
    <w:rsid w:val="00515CD2"/>
    <w:rsid w:val="005162DC"/>
    <w:rsid w:val="00516390"/>
    <w:rsid w:val="005167DC"/>
    <w:rsid w:val="005168B0"/>
    <w:rsid w:val="00516A8B"/>
    <w:rsid w:val="00517525"/>
    <w:rsid w:val="00517626"/>
    <w:rsid w:val="00517B3A"/>
    <w:rsid w:val="00517DB0"/>
    <w:rsid w:val="005200AE"/>
    <w:rsid w:val="00520B5E"/>
    <w:rsid w:val="00520C47"/>
    <w:rsid w:val="00520CE4"/>
    <w:rsid w:val="00520CEC"/>
    <w:rsid w:val="005210C0"/>
    <w:rsid w:val="0052121C"/>
    <w:rsid w:val="00521303"/>
    <w:rsid w:val="0052141E"/>
    <w:rsid w:val="00521702"/>
    <w:rsid w:val="00521933"/>
    <w:rsid w:val="0052198C"/>
    <w:rsid w:val="00521ADD"/>
    <w:rsid w:val="00521E77"/>
    <w:rsid w:val="0052221F"/>
    <w:rsid w:val="0052230B"/>
    <w:rsid w:val="005224F8"/>
    <w:rsid w:val="0052352F"/>
    <w:rsid w:val="0052386C"/>
    <w:rsid w:val="00523911"/>
    <w:rsid w:val="005239BF"/>
    <w:rsid w:val="0052440F"/>
    <w:rsid w:val="00524909"/>
    <w:rsid w:val="005250DF"/>
    <w:rsid w:val="00525B4A"/>
    <w:rsid w:val="00526209"/>
    <w:rsid w:val="005264A6"/>
    <w:rsid w:val="0052651D"/>
    <w:rsid w:val="0052660D"/>
    <w:rsid w:val="00526835"/>
    <w:rsid w:val="0052709D"/>
    <w:rsid w:val="00527204"/>
    <w:rsid w:val="0052757A"/>
    <w:rsid w:val="00527996"/>
    <w:rsid w:val="00527A73"/>
    <w:rsid w:val="00527E23"/>
    <w:rsid w:val="005308A5"/>
    <w:rsid w:val="00530A2C"/>
    <w:rsid w:val="00530B28"/>
    <w:rsid w:val="00531AA2"/>
    <w:rsid w:val="00532170"/>
    <w:rsid w:val="0053269C"/>
    <w:rsid w:val="00532922"/>
    <w:rsid w:val="0053293A"/>
    <w:rsid w:val="005331C2"/>
    <w:rsid w:val="00533404"/>
    <w:rsid w:val="00533D9A"/>
    <w:rsid w:val="0053411F"/>
    <w:rsid w:val="005341F9"/>
    <w:rsid w:val="00534512"/>
    <w:rsid w:val="00534CE2"/>
    <w:rsid w:val="00534D88"/>
    <w:rsid w:val="00535512"/>
    <w:rsid w:val="00535CDD"/>
    <w:rsid w:val="00535F5D"/>
    <w:rsid w:val="005363DB"/>
    <w:rsid w:val="005363F3"/>
    <w:rsid w:val="00536636"/>
    <w:rsid w:val="00536FF2"/>
    <w:rsid w:val="005374AD"/>
    <w:rsid w:val="0053764C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209B"/>
    <w:rsid w:val="0054236B"/>
    <w:rsid w:val="0054237E"/>
    <w:rsid w:val="0054259E"/>
    <w:rsid w:val="00542A53"/>
    <w:rsid w:val="005434C7"/>
    <w:rsid w:val="00543B34"/>
    <w:rsid w:val="00543B88"/>
    <w:rsid w:val="00544087"/>
    <w:rsid w:val="00544D02"/>
    <w:rsid w:val="005451F5"/>
    <w:rsid w:val="005457A7"/>
    <w:rsid w:val="00546B8F"/>
    <w:rsid w:val="00546D5D"/>
    <w:rsid w:val="005478A4"/>
    <w:rsid w:val="0055014A"/>
    <w:rsid w:val="005504EB"/>
    <w:rsid w:val="00550C1F"/>
    <w:rsid w:val="00551437"/>
    <w:rsid w:val="0055154B"/>
    <w:rsid w:val="0055187C"/>
    <w:rsid w:val="00551B91"/>
    <w:rsid w:val="00551E97"/>
    <w:rsid w:val="0055220E"/>
    <w:rsid w:val="005522D7"/>
    <w:rsid w:val="005522F1"/>
    <w:rsid w:val="0055230E"/>
    <w:rsid w:val="005528DF"/>
    <w:rsid w:val="00552AB1"/>
    <w:rsid w:val="00552C6E"/>
    <w:rsid w:val="00553123"/>
    <w:rsid w:val="005535B1"/>
    <w:rsid w:val="00553851"/>
    <w:rsid w:val="00553AE9"/>
    <w:rsid w:val="005561E8"/>
    <w:rsid w:val="0055728E"/>
    <w:rsid w:val="00557493"/>
    <w:rsid w:val="005578E5"/>
    <w:rsid w:val="0056012D"/>
    <w:rsid w:val="00560506"/>
    <w:rsid w:val="00560748"/>
    <w:rsid w:val="005609CD"/>
    <w:rsid w:val="005614D0"/>
    <w:rsid w:val="00562193"/>
    <w:rsid w:val="00562729"/>
    <w:rsid w:val="00562754"/>
    <w:rsid w:val="00562BFC"/>
    <w:rsid w:val="00563074"/>
    <w:rsid w:val="005635F0"/>
    <w:rsid w:val="0056408D"/>
    <w:rsid w:val="00564254"/>
    <w:rsid w:val="00564911"/>
    <w:rsid w:val="005649D5"/>
    <w:rsid w:val="00565676"/>
    <w:rsid w:val="00565B93"/>
    <w:rsid w:val="00565F56"/>
    <w:rsid w:val="00566619"/>
    <w:rsid w:val="00566B1A"/>
    <w:rsid w:val="00567511"/>
    <w:rsid w:val="00567C4F"/>
    <w:rsid w:val="00567D59"/>
    <w:rsid w:val="005707C5"/>
    <w:rsid w:val="00570FD2"/>
    <w:rsid w:val="005713C7"/>
    <w:rsid w:val="005718ED"/>
    <w:rsid w:val="0057213F"/>
    <w:rsid w:val="00572945"/>
    <w:rsid w:val="005729A1"/>
    <w:rsid w:val="00572D4A"/>
    <w:rsid w:val="00572E31"/>
    <w:rsid w:val="0057326C"/>
    <w:rsid w:val="0057331A"/>
    <w:rsid w:val="005739DA"/>
    <w:rsid w:val="00573E28"/>
    <w:rsid w:val="00574611"/>
    <w:rsid w:val="00574DD6"/>
    <w:rsid w:val="00575241"/>
    <w:rsid w:val="0057526B"/>
    <w:rsid w:val="005754FE"/>
    <w:rsid w:val="00575A27"/>
    <w:rsid w:val="005767A5"/>
    <w:rsid w:val="00576C27"/>
    <w:rsid w:val="00577196"/>
    <w:rsid w:val="005778FF"/>
    <w:rsid w:val="00577B93"/>
    <w:rsid w:val="005800A2"/>
    <w:rsid w:val="00580A42"/>
    <w:rsid w:val="00581050"/>
    <w:rsid w:val="0058156E"/>
    <w:rsid w:val="00581668"/>
    <w:rsid w:val="00581D10"/>
    <w:rsid w:val="00581E77"/>
    <w:rsid w:val="005827F0"/>
    <w:rsid w:val="005831E0"/>
    <w:rsid w:val="005832DF"/>
    <w:rsid w:val="00583305"/>
    <w:rsid w:val="00583B2B"/>
    <w:rsid w:val="00583B9A"/>
    <w:rsid w:val="00583CF9"/>
    <w:rsid w:val="005840D9"/>
    <w:rsid w:val="0058470D"/>
    <w:rsid w:val="00584FD1"/>
    <w:rsid w:val="00585762"/>
    <w:rsid w:val="00585B8E"/>
    <w:rsid w:val="005905FC"/>
    <w:rsid w:val="005911DF"/>
    <w:rsid w:val="005911EE"/>
    <w:rsid w:val="0059139F"/>
    <w:rsid w:val="00591656"/>
    <w:rsid w:val="00591847"/>
    <w:rsid w:val="00591FB6"/>
    <w:rsid w:val="00592FED"/>
    <w:rsid w:val="005931FC"/>
    <w:rsid w:val="0059331A"/>
    <w:rsid w:val="0059334C"/>
    <w:rsid w:val="005939D8"/>
    <w:rsid w:val="00594A3F"/>
    <w:rsid w:val="00594B71"/>
    <w:rsid w:val="00594C70"/>
    <w:rsid w:val="00594F42"/>
    <w:rsid w:val="00595753"/>
    <w:rsid w:val="00595E12"/>
    <w:rsid w:val="0059606F"/>
    <w:rsid w:val="0059640C"/>
    <w:rsid w:val="0059648F"/>
    <w:rsid w:val="00596934"/>
    <w:rsid w:val="00596964"/>
    <w:rsid w:val="00596D5A"/>
    <w:rsid w:val="005974A5"/>
    <w:rsid w:val="00597F53"/>
    <w:rsid w:val="00597FBF"/>
    <w:rsid w:val="005A04C3"/>
    <w:rsid w:val="005A0602"/>
    <w:rsid w:val="005A06ED"/>
    <w:rsid w:val="005A08C5"/>
    <w:rsid w:val="005A0F6D"/>
    <w:rsid w:val="005A1437"/>
    <w:rsid w:val="005A1628"/>
    <w:rsid w:val="005A1703"/>
    <w:rsid w:val="005A20FC"/>
    <w:rsid w:val="005A224A"/>
    <w:rsid w:val="005A25B4"/>
    <w:rsid w:val="005A273B"/>
    <w:rsid w:val="005A3477"/>
    <w:rsid w:val="005A34F0"/>
    <w:rsid w:val="005A356F"/>
    <w:rsid w:val="005A39EE"/>
    <w:rsid w:val="005A3B08"/>
    <w:rsid w:val="005A3F43"/>
    <w:rsid w:val="005A4088"/>
    <w:rsid w:val="005A411C"/>
    <w:rsid w:val="005A4499"/>
    <w:rsid w:val="005A4B77"/>
    <w:rsid w:val="005A4E09"/>
    <w:rsid w:val="005A4E0B"/>
    <w:rsid w:val="005A50EA"/>
    <w:rsid w:val="005A592D"/>
    <w:rsid w:val="005A5DBC"/>
    <w:rsid w:val="005A5EAF"/>
    <w:rsid w:val="005A6247"/>
    <w:rsid w:val="005A632F"/>
    <w:rsid w:val="005A685C"/>
    <w:rsid w:val="005A71AE"/>
    <w:rsid w:val="005A7D9F"/>
    <w:rsid w:val="005B0DDE"/>
    <w:rsid w:val="005B1444"/>
    <w:rsid w:val="005B17A9"/>
    <w:rsid w:val="005B1EEA"/>
    <w:rsid w:val="005B2120"/>
    <w:rsid w:val="005B2C2C"/>
    <w:rsid w:val="005B2D1C"/>
    <w:rsid w:val="005B2D41"/>
    <w:rsid w:val="005B2E02"/>
    <w:rsid w:val="005B30AE"/>
    <w:rsid w:val="005B34F5"/>
    <w:rsid w:val="005B368F"/>
    <w:rsid w:val="005B4286"/>
    <w:rsid w:val="005B44E4"/>
    <w:rsid w:val="005B45C5"/>
    <w:rsid w:val="005B462B"/>
    <w:rsid w:val="005B4740"/>
    <w:rsid w:val="005B4C3F"/>
    <w:rsid w:val="005B4DA6"/>
    <w:rsid w:val="005B4F92"/>
    <w:rsid w:val="005B5054"/>
    <w:rsid w:val="005B53B3"/>
    <w:rsid w:val="005B62EE"/>
    <w:rsid w:val="005B62FE"/>
    <w:rsid w:val="005B6F5D"/>
    <w:rsid w:val="005B73F0"/>
    <w:rsid w:val="005B7AE2"/>
    <w:rsid w:val="005B7BD0"/>
    <w:rsid w:val="005C0619"/>
    <w:rsid w:val="005C09E3"/>
    <w:rsid w:val="005C1346"/>
    <w:rsid w:val="005C1601"/>
    <w:rsid w:val="005C1618"/>
    <w:rsid w:val="005C1F9F"/>
    <w:rsid w:val="005C24BF"/>
    <w:rsid w:val="005C2604"/>
    <w:rsid w:val="005C3839"/>
    <w:rsid w:val="005C3F33"/>
    <w:rsid w:val="005C4256"/>
    <w:rsid w:val="005C4527"/>
    <w:rsid w:val="005C46B9"/>
    <w:rsid w:val="005C53B8"/>
    <w:rsid w:val="005C5931"/>
    <w:rsid w:val="005C5CE1"/>
    <w:rsid w:val="005C600F"/>
    <w:rsid w:val="005C6558"/>
    <w:rsid w:val="005C6714"/>
    <w:rsid w:val="005C67B3"/>
    <w:rsid w:val="005C7203"/>
    <w:rsid w:val="005C7312"/>
    <w:rsid w:val="005C7345"/>
    <w:rsid w:val="005C7BBE"/>
    <w:rsid w:val="005C7DEE"/>
    <w:rsid w:val="005C7F8F"/>
    <w:rsid w:val="005D030B"/>
    <w:rsid w:val="005D13F4"/>
    <w:rsid w:val="005D1409"/>
    <w:rsid w:val="005D233C"/>
    <w:rsid w:val="005D284B"/>
    <w:rsid w:val="005D2931"/>
    <w:rsid w:val="005D2DE6"/>
    <w:rsid w:val="005D3A12"/>
    <w:rsid w:val="005D3AC4"/>
    <w:rsid w:val="005D3D39"/>
    <w:rsid w:val="005D3E60"/>
    <w:rsid w:val="005D3F82"/>
    <w:rsid w:val="005D45BF"/>
    <w:rsid w:val="005D530A"/>
    <w:rsid w:val="005D539D"/>
    <w:rsid w:val="005D598C"/>
    <w:rsid w:val="005D5FD6"/>
    <w:rsid w:val="005D633C"/>
    <w:rsid w:val="005D66FC"/>
    <w:rsid w:val="005D6721"/>
    <w:rsid w:val="005D67C4"/>
    <w:rsid w:val="005D7488"/>
    <w:rsid w:val="005E052C"/>
    <w:rsid w:val="005E0A12"/>
    <w:rsid w:val="005E0A79"/>
    <w:rsid w:val="005E1706"/>
    <w:rsid w:val="005E1EB4"/>
    <w:rsid w:val="005E2479"/>
    <w:rsid w:val="005E3254"/>
    <w:rsid w:val="005E3C43"/>
    <w:rsid w:val="005E3D84"/>
    <w:rsid w:val="005E4FDF"/>
    <w:rsid w:val="005E51B1"/>
    <w:rsid w:val="005E548A"/>
    <w:rsid w:val="005E58C3"/>
    <w:rsid w:val="005E58E0"/>
    <w:rsid w:val="005E5B12"/>
    <w:rsid w:val="005E5F9E"/>
    <w:rsid w:val="005E6331"/>
    <w:rsid w:val="005E63E4"/>
    <w:rsid w:val="005E64EF"/>
    <w:rsid w:val="005E656A"/>
    <w:rsid w:val="005E6608"/>
    <w:rsid w:val="005E6BBC"/>
    <w:rsid w:val="005E6C0C"/>
    <w:rsid w:val="005E7266"/>
    <w:rsid w:val="005E7382"/>
    <w:rsid w:val="005F0217"/>
    <w:rsid w:val="005F03EB"/>
    <w:rsid w:val="005F075C"/>
    <w:rsid w:val="005F08BB"/>
    <w:rsid w:val="005F0C7C"/>
    <w:rsid w:val="005F0E22"/>
    <w:rsid w:val="005F1191"/>
    <w:rsid w:val="005F140F"/>
    <w:rsid w:val="005F179C"/>
    <w:rsid w:val="005F17FF"/>
    <w:rsid w:val="005F212E"/>
    <w:rsid w:val="005F2545"/>
    <w:rsid w:val="005F2D54"/>
    <w:rsid w:val="005F312A"/>
    <w:rsid w:val="005F3654"/>
    <w:rsid w:val="005F3886"/>
    <w:rsid w:val="005F3E86"/>
    <w:rsid w:val="005F3FBE"/>
    <w:rsid w:val="005F46F9"/>
    <w:rsid w:val="005F470B"/>
    <w:rsid w:val="005F50F1"/>
    <w:rsid w:val="005F54B9"/>
    <w:rsid w:val="005F5654"/>
    <w:rsid w:val="005F58B3"/>
    <w:rsid w:val="005F58BA"/>
    <w:rsid w:val="005F6C9F"/>
    <w:rsid w:val="005F6F7B"/>
    <w:rsid w:val="005F78D7"/>
    <w:rsid w:val="005F7CD9"/>
    <w:rsid w:val="006006B1"/>
    <w:rsid w:val="00600773"/>
    <w:rsid w:val="00600E68"/>
    <w:rsid w:val="00601080"/>
    <w:rsid w:val="006016AB"/>
    <w:rsid w:val="00601C06"/>
    <w:rsid w:val="00602340"/>
    <w:rsid w:val="00602732"/>
    <w:rsid w:val="00603100"/>
    <w:rsid w:val="006040AC"/>
    <w:rsid w:val="006044BF"/>
    <w:rsid w:val="00604AC8"/>
    <w:rsid w:val="00604FB6"/>
    <w:rsid w:val="00605329"/>
    <w:rsid w:val="00605433"/>
    <w:rsid w:val="006056D3"/>
    <w:rsid w:val="006060C5"/>
    <w:rsid w:val="0060646B"/>
    <w:rsid w:val="00606638"/>
    <w:rsid w:val="006071C4"/>
    <w:rsid w:val="006073CC"/>
    <w:rsid w:val="0060762A"/>
    <w:rsid w:val="00610B1F"/>
    <w:rsid w:val="00610CD9"/>
    <w:rsid w:val="006117EE"/>
    <w:rsid w:val="00611F43"/>
    <w:rsid w:val="00612F17"/>
    <w:rsid w:val="00612FB6"/>
    <w:rsid w:val="006130C6"/>
    <w:rsid w:val="006135E8"/>
    <w:rsid w:val="00613E86"/>
    <w:rsid w:val="006141B5"/>
    <w:rsid w:val="006145BC"/>
    <w:rsid w:val="00614C8A"/>
    <w:rsid w:val="00614F90"/>
    <w:rsid w:val="006151EA"/>
    <w:rsid w:val="00615962"/>
    <w:rsid w:val="00616D1D"/>
    <w:rsid w:val="00616DF6"/>
    <w:rsid w:val="00616E4A"/>
    <w:rsid w:val="00616E88"/>
    <w:rsid w:val="00616F8D"/>
    <w:rsid w:val="00617365"/>
    <w:rsid w:val="00617938"/>
    <w:rsid w:val="00617D52"/>
    <w:rsid w:val="0062003E"/>
    <w:rsid w:val="00620955"/>
    <w:rsid w:val="00620F0B"/>
    <w:rsid w:val="00620FA5"/>
    <w:rsid w:val="00621BDF"/>
    <w:rsid w:val="006222C9"/>
    <w:rsid w:val="0062297A"/>
    <w:rsid w:val="00623AAD"/>
    <w:rsid w:val="00623ACA"/>
    <w:rsid w:val="0062422E"/>
    <w:rsid w:val="006244BB"/>
    <w:rsid w:val="00625557"/>
    <w:rsid w:val="00625569"/>
    <w:rsid w:val="00625731"/>
    <w:rsid w:val="00625BF0"/>
    <w:rsid w:val="00625D63"/>
    <w:rsid w:val="00625FAE"/>
    <w:rsid w:val="00626B5F"/>
    <w:rsid w:val="00626C90"/>
    <w:rsid w:val="006273EC"/>
    <w:rsid w:val="006279C1"/>
    <w:rsid w:val="00627B11"/>
    <w:rsid w:val="00627B1D"/>
    <w:rsid w:val="00627E26"/>
    <w:rsid w:val="006300AE"/>
    <w:rsid w:val="00630102"/>
    <w:rsid w:val="006308BE"/>
    <w:rsid w:val="00630B8D"/>
    <w:rsid w:val="006312DB"/>
    <w:rsid w:val="00631535"/>
    <w:rsid w:val="00631A90"/>
    <w:rsid w:val="00631D3C"/>
    <w:rsid w:val="006321E5"/>
    <w:rsid w:val="0063223B"/>
    <w:rsid w:val="006328AF"/>
    <w:rsid w:val="00633302"/>
    <w:rsid w:val="0063332A"/>
    <w:rsid w:val="0063411A"/>
    <w:rsid w:val="0063411E"/>
    <w:rsid w:val="00634128"/>
    <w:rsid w:val="00634246"/>
    <w:rsid w:val="00634708"/>
    <w:rsid w:val="0063492E"/>
    <w:rsid w:val="00634A18"/>
    <w:rsid w:val="00634F15"/>
    <w:rsid w:val="006360EB"/>
    <w:rsid w:val="0063673E"/>
    <w:rsid w:val="00636BFD"/>
    <w:rsid w:val="00636DD8"/>
    <w:rsid w:val="00636EDC"/>
    <w:rsid w:val="00637090"/>
    <w:rsid w:val="00637449"/>
    <w:rsid w:val="006378D3"/>
    <w:rsid w:val="006378D9"/>
    <w:rsid w:val="00637B93"/>
    <w:rsid w:val="00637D7D"/>
    <w:rsid w:val="00641055"/>
    <w:rsid w:val="00641355"/>
    <w:rsid w:val="006413D1"/>
    <w:rsid w:val="006416F6"/>
    <w:rsid w:val="0064186E"/>
    <w:rsid w:val="00641DC2"/>
    <w:rsid w:val="00642164"/>
    <w:rsid w:val="00642819"/>
    <w:rsid w:val="00643447"/>
    <w:rsid w:val="0064372D"/>
    <w:rsid w:val="00643C96"/>
    <w:rsid w:val="00644165"/>
    <w:rsid w:val="00644E92"/>
    <w:rsid w:val="006450DA"/>
    <w:rsid w:val="0064511D"/>
    <w:rsid w:val="00646493"/>
    <w:rsid w:val="00647294"/>
    <w:rsid w:val="0064786A"/>
    <w:rsid w:val="00647895"/>
    <w:rsid w:val="00650452"/>
    <w:rsid w:val="0065046F"/>
    <w:rsid w:val="00650596"/>
    <w:rsid w:val="00650A1D"/>
    <w:rsid w:val="006516E4"/>
    <w:rsid w:val="006517AE"/>
    <w:rsid w:val="00651CD3"/>
    <w:rsid w:val="00651E4F"/>
    <w:rsid w:val="00652646"/>
    <w:rsid w:val="006527CE"/>
    <w:rsid w:val="00652918"/>
    <w:rsid w:val="00652ABE"/>
    <w:rsid w:val="006531DE"/>
    <w:rsid w:val="0065370D"/>
    <w:rsid w:val="00654119"/>
    <w:rsid w:val="006541B9"/>
    <w:rsid w:val="006542F1"/>
    <w:rsid w:val="0065477E"/>
    <w:rsid w:val="00654A8B"/>
    <w:rsid w:val="00655175"/>
    <w:rsid w:val="006551BB"/>
    <w:rsid w:val="00655EF9"/>
    <w:rsid w:val="00656424"/>
    <w:rsid w:val="00656467"/>
    <w:rsid w:val="006569DE"/>
    <w:rsid w:val="00656B00"/>
    <w:rsid w:val="00656B7C"/>
    <w:rsid w:val="00657963"/>
    <w:rsid w:val="00657F55"/>
    <w:rsid w:val="00660257"/>
    <w:rsid w:val="006603E7"/>
    <w:rsid w:val="00660E3B"/>
    <w:rsid w:val="006613FD"/>
    <w:rsid w:val="00661B17"/>
    <w:rsid w:val="00662BB5"/>
    <w:rsid w:val="00662DA2"/>
    <w:rsid w:val="00662DB6"/>
    <w:rsid w:val="006635AE"/>
    <w:rsid w:val="00663F9A"/>
    <w:rsid w:val="00664481"/>
    <w:rsid w:val="006646EB"/>
    <w:rsid w:val="00665100"/>
    <w:rsid w:val="00665DB0"/>
    <w:rsid w:val="00666632"/>
    <w:rsid w:val="00666F00"/>
    <w:rsid w:val="006673D1"/>
    <w:rsid w:val="0066743F"/>
    <w:rsid w:val="0066747C"/>
    <w:rsid w:val="006674EC"/>
    <w:rsid w:val="00667ACA"/>
    <w:rsid w:val="00667D55"/>
    <w:rsid w:val="00667F30"/>
    <w:rsid w:val="006700F1"/>
    <w:rsid w:val="00670386"/>
    <w:rsid w:val="00670FAB"/>
    <w:rsid w:val="006711E4"/>
    <w:rsid w:val="006712B2"/>
    <w:rsid w:val="00671A8F"/>
    <w:rsid w:val="0067202F"/>
    <w:rsid w:val="0067268C"/>
    <w:rsid w:val="006729EB"/>
    <w:rsid w:val="00672AC1"/>
    <w:rsid w:val="00672C08"/>
    <w:rsid w:val="00672CE7"/>
    <w:rsid w:val="00672F9A"/>
    <w:rsid w:val="0067362E"/>
    <w:rsid w:val="006737C8"/>
    <w:rsid w:val="00673B99"/>
    <w:rsid w:val="00675809"/>
    <w:rsid w:val="00675CEC"/>
    <w:rsid w:val="006761C1"/>
    <w:rsid w:val="0067661C"/>
    <w:rsid w:val="006766CC"/>
    <w:rsid w:val="006772A6"/>
    <w:rsid w:val="00677559"/>
    <w:rsid w:val="00677695"/>
    <w:rsid w:val="006777B7"/>
    <w:rsid w:val="00677C9B"/>
    <w:rsid w:val="00677E00"/>
    <w:rsid w:val="00677FAE"/>
    <w:rsid w:val="00680075"/>
    <w:rsid w:val="00680264"/>
    <w:rsid w:val="006802CA"/>
    <w:rsid w:val="006804EF"/>
    <w:rsid w:val="006805C7"/>
    <w:rsid w:val="00681213"/>
    <w:rsid w:val="00681223"/>
    <w:rsid w:val="00681231"/>
    <w:rsid w:val="006814E3"/>
    <w:rsid w:val="00681E31"/>
    <w:rsid w:val="0068263A"/>
    <w:rsid w:val="00682E4B"/>
    <w:rsid w:val="00682EB6"/>
    <w:rsid w:val="00683280"/>
    <w:rsid w:val="00683400"/>
    <w:rsid w:val="00683903"/>
    <w:rsid w:val="00684AB0"/>
    <w:rsid w:val="00684D5F"/>
    <w:rsid w:val="00684E9C"/>
    <w:rsid w:val="006854BC"/>
    <w:rsid w:val="006856BD"/>
    <w:rsid w:val="0068658E"/>
    <w:rsid w:val="006866C7"/>
    <w:rsid w:val="006869A3"/>
    <w:rsid w:val="00686ABF"/>
    <w:rsid w:val="006871F3"/>
    <w:rsid w:val="0068772D"/>
    <w:rsid w:val="00687A6F"/>
    <w:rsid w:val="0069008E"/>
    <w:rsid w:val="00690476"/>
    <w:rsid w:val="006905A4"/>
    <w:rsid w:val="00690A19"/>
    <w:rsid w:val="0069109A"/>
    <w:rsid w:val="0069159C"/>
    <w:rsid w:val="00691D49"/>
    <w:rsid w:val="00692183"/>
    <w:rsid w:val="006922A3"/>
    <w:rsid w:val="006922CB"/>
    <w:rsid w:val="0069247B"/>
    <w:rsid w:val="006926BB"/>
    <w:rsid w:val="00692EA7"/>
    <w:rsid w:val="006933AA"/>
    <w:rsid w:val="0069350E"/>
    <w:rsid w:val="00693F79"/>
    <w:rsid w:val="006942DB"/>
    <w:rsid w:val="00694C9C"/>
    <w:rsid w:val="0069573D"/>
    <w:rsid w:val="006958F0"/>
    <w:rsid w:val="00695B31"/>
    <w:rsid w:val="00695EA4"/>
    <w:rsid w:val="00696B26"/>
    <w:rsid w:val="00696E55"/>
    <w:rsid w:val="0069784B"/>
    <w:rsid w:val="006A0094"/>
    <w:rsid w:val="006A0414"/>
    <w:rsid w:val="006A0424"/>
    <w:rsid w:val="006A0A36"/>
    <w:rsid w:val="006A0B46"/>
    <w:rsid w:val="006A0CA1"/>
    <w:rsid w:val="006A161C"/>
    <w:rsid w:val="006A1B37"/>
    <w:rsid w:val="006A2674"/>
    <w:rsid w:val="006A2695"/>
    <w:rsid w:val="006A2BCB"/>
    <w:rsid w:val="006A3147"/>
    <w:rsid w:val="006A333B"/>
    <w:rsid w:val="006A349B"/>
    <w:rsid w:val="006A34F6"/>
    <w:rsid w:val="006A3775"/>
    <w:rsid w:val="006A3816"/>
    <w:rsid w:val="006A3DD9"/>
    <w:rsid w:val="006A4566"/>
    <w:rsid w:val="006A45F8"/>
    <w:rsid w:val="006A4C56"/>
    <w:rsid w:val="006A4EDD"/>
    <w:rsid w:val="006A5906"/>
    <w:rsid w:val="006A5B0F"/>
    <w:rsid w:val="006A5CB6"/>
    <w:rsid w:val="006A5E70"/>
    <w:rsid w:val="006A65C6"/>
    <w:rsid w:val="006A6774"/>
    <w:rsid w:val="006A6A73"/>
    <w:rsid w:val="006A6AA3"/>
    <w:rsid w:val="006A6ACF"/>
    <w:rsid w:val="006A6CA7"/>
    <w:rsid w:val="006A708F"/>
    <w:rsid w:val="006A70BF"/>
    <w:rsid w:val="006A7C85"/>
    <w:rsid w:val="006A7D84"/>
    <w:rsid w:val="006B0025"/>
    <w:rsid w:val="006B028F"/>
    <w:rsid w:val="006B0349"/>
    <w:rsid w:val="006B0D30"/>
    <w:rsid w:val="006B13B7"/>
    <w:rsid w:val="006B1743"/>
    <w:rsid w:val="006B17EB"/>
    <w:rsid w:val="006B1D03"/>
    <w:rsid w:val="006B1F40"/>
    <w:rsid w:val="006B2118"/>
    <w:rsid w:val="006B2166"/>
    <w:rsid w:val="006B2C80"/>
    <w:rsid w:val="006B3496"/>
    <w:rsid w:val="006B3609"/>
    <w:rsid w:val="006B37B1"/>
    <w:rsid w:val="006B39E6"/>
    <w:rsid w:val="006B3B4D"/>
    <w:rsid w:val="006B3D21"/>
    <w:rsid w:val="006B4995"/>
    <w:rsid w:val="006B49F7"/>
    <w:rsid w:val="006B4B05"/>
    <w:rsid w:val="006B530E"/>
    <w:rsid w:val="006B5927"/>
    <w:rsid w:val="006B5BF9"/>
    <w:rsid w:val="006B63BD"/>
    <w:rsid w:val="006B6B1E"/>
    <w:rsid w:val="006B6F24"/>
    <w:rsid w:val="006B725B"/>
    <w:rsid w:val="006B7275"/>
    <w:rsid w:val="006B756D"/>
    <w:rsid w:val="006B795F"/>
    <w:rsid w:val="006B7A4C"/>
    <w:rsid w:val="006C01F9"/>
    <w:rsid w:val="006C0363"/>
    <w:rsid w:val="006C0EDD"/>
    <w:rsid w:val="006C1531"/>
    <w:rsid w:val="006C18FD"/>
    <w:rsid w:val="006C19BE"/>
    <w:rsid w:val="006C1C84"/>
    <w:rsid w:val="006C2376"/>
    <w:rsid w:val="006C2465"/>
    <w:rsid w:val="006C2476"/>
    <w:rsid w:val="006C26E8"/>
    <w:rsid w:val="006C2882"/>
    <w:rsid w:val="006C2A15"/>
    <w:rsid w:val="006C2B06"/>
    <w:rsid w:val="006C2B27"/>
    <w:rsid w:val="006C3131"/>
    <w:rsid w:val="006C3157"/>
    <w:rsid w:val="006C3CFA"/>
    <w:rsid w:val="006C4309"/>
    <w:rsid w:val="006C430C"/>
    <w:rsid w:val="006C480C"/>
    <w:rsid w:val="006C4AFD"/>
    <w:rsid w:val="006C4D63"/>
    <w:rsid w:val="006C4DE5"/>
    <w:rsid w:val="006C4F56"/>
    <w:rsid w:val="006C5080"/>
    <w:rsid w:val="006C5311"/>
    <w:rsid w:val="006C67A1"/>
    <w:rsid w:val="006D0C4B"/>
    <w:rsid w:val="006D0D98"/>
    <w:rsid w:val="006D130C"/>
    <w:rsid w:val="006D1625"/>
    <w:rsid w:val="006D1A5F"/>
    <w:rsid w:val="006D1C8F"/>
    <w:rsid w:val="006D1FC6"/>
    <w:rsid w:val="006D2221"/>
    <w:rsid w:val="006D230F"/>
    <w:rsid w:val="006D2482"/>
    <w:rsid w:val="006D25AA"/>
    <w:rsid w:val="006D28B3"/>
    <w:rsid w:val="006D2B3D"/>
    <w:rsid w:val="006D2CAB"/>
    <w:rsid w:val="006D302C"/>
    <w:rsid w:val="006D36A1"/>
    <w:rsid w:val="006D384A"/>
    <w:rsid w:val="006D3A88"/>
    <w:rsid w:val="006D49B8"/>
    <w:rsid w:val="006D4E36"/>
    <w:rsid w:val="006D506E"/>
    <w:rsid w:val="006D524D"/>
    <w:rsid w:val="006D5466"/>
    <w:rsid w:val="006D6583"/>
    <w:rsid w:val="006D6A0A"/>
    <w:rsid w:val="006D6B8D"/>
    <w:rsid w:val="006D6C33"/>
    <w:rsid w:val="006D7563"/>
    <w:rsid w:val="006D7B12"/>
    <w:rsid w:val="006E00E8"/>
    <w:rsid w:val="006E02D4"/>
    <w:rsid w:val="006E02EB"/>
    <w:rsid w:val="006E0308"/>
    <w:rsid w:val="006E031A"/>
    <w:rsid w:val="006E0758"/>
    <w:rsid w:val="006E0840"/>
    <w:rsid w:val="006E15AE"/>
    <w:rsid w:val="006E190A"/>
    <w:rsid w:val="006E1BFD"/>
    <w:rsid w:val="006E2434"/>
    <w:rsid w:val="006E2854"/>
    <w:rsid w:val="006E2BB6"/>
    <w:rsid w:val="006E30F3"/>
    <w:rsid w:val="006E3896"/>
    <w:rsid w:val="006E3994"/>
    <w:rsid w:val="006E42F1"/>
    <w:rsid w:val="006E4537"/>
    <w:rsid w:val="006E4DAA"/>
    <w:rsid w:val="006E5000"/>
    <w:rsid w:val="006E5AD8"/>
    <w:rsid w:val="006E5C1C"/>
    <w:rsid w:val="006E5EA1"/>
    <w:rsid w:val="006E65F6"/>
    <w:rsid w:val="006E6BE4"/>
    <w:rsid w:val="006E6C20"/>
    <w:rsid w:val="006E7350"/>
    <w:rsid w:val="006E754C"/>
    <w:rsid w:val="006E794E"/>
    <w:rsid w:val="006E7C4A"/>
    <w:rsid w:val="006F0247"/>
    <w:rsid w:val="006F098D"/>
    <w:rsid w:val="006F0EEF"/>
    <w:rsid w:val="006F27DE"/>
    <w:rsid w:val="006F30BF"/>
    <w:rsid w:val="006F3909"/>
    <w:rsid w:val="006F3AE0"/>
    <w:rsid w:val="006F3C55"/>
    <w:rsid w:val="006F3E67"/>
    <w:rsid w:val="006F4F47"/>
    <w:rsid w:val="006F5506"/>
    <w:rsid w:val="006F5B58"/>
    <w:rsid w:val="006F5B71"/>
    <w:rsid w:val="006F66B2"/>
    <w:rsid w:val="006F6EE1"/>
    <w:rsid w:val="006F6F6F"/>
    <w:rsid w:val="006F7097"/>
    <w:rsid w:val="006F7572"/>
    <w:rsid w:val="006F7B9D"/>
    <w:rsid w:val="007001E2"/>
    <w:rsid w:val="007009B5"/>
    <w:rsid w:val="00700C96"/>
    <w:rsid w:val="007012BF"/>
    <w:rsid w:val="0070130C"/>
    <w:rsid w:val="007017FE"/>
    <w:rsid w:val="00701B3B"/>
    <w:rsid w:val="00702287"/>
    <w:rsid w:val="00702691"/>
    <w:rsid w:val="00702A9F"/>
    <w:rsid w:val="0070380A"/>
    <w:rsid w:val="00704627"/>
    <w:rsid w:val="00704D91"/>
    <w:rsid w:val="00704F70"/>
    <w:rsid w:val="0070527A"/>
    <w:rsid w:val="00705F89"/>
    <w:rsid w:val="00706218"/>
    <w:rsid w:val="00706495"/>
    <w:rsid w:val="00706C64"/>
    <w:rsid w:val="0070704D"/>
    <w:rsid w:val="007072E2"/>
    <w:rsid w:val="007077B5"/>
    <w:rsid w:val="00710211"/>
    <w:rsid w:val="00710463"/>
    <w:rsid w:val="00710506"/>
    <w:rsid w:val="00710617"/>
    <w:rsid w:val="0071071D"/>
    <w:rsid w:val="00710AA6"/>
    <w:rsid w:val="0071119A"/>
    <w:rsid w:val="00711215"/>
    <w:rsid w:val="0071243F"/>
    <w:rsid w:val="00712716"/>
    <w:rsid w:val="00712A0C"/>
    <w:rsid w:val="00712A84"/>
    <w:rsid w:val="00712E40"/>
    <w:rsid w:val="00713000"/>
    <w:rsid w:val="00713142"/>
    <w:rsid w:val="00713625"/>
    <w:rsid w:val="007137B6"/>
    <w:rsid w:val="007139BC"/>
    <w:rsid w:val="00713D63"/>
    <w:rsid w:val="00713FF1"/>
    <w:rsid w:val="00714759"/>
    <w:rsid w:val="007147D7"/>
    <w:rsid w:val="0071515E"/>
    <w:rsid w:val="00715276"/>
    <w:rsid w:val="00715473"/>
    <w:rsid w:val="00715475"/>
    <w:rsid w:val="00715477"/>
    <w:rsid w:val="0071588A"/>
    <w:rsid w:val="007158AB"/>
    <w:rsid w:val="00715B7F"/>
    <w:rsid w:val="00715D75"/>
    <w:rsid w:val="00716D88"/>
    <w:rsid w:val="0071744E"/>
    <w:rsid w:val="00717E4A"/>
    <w:rsid w:val="00717EC1"/>
    <w:rsid w:val="00717FCA"/>
    <w:rsid w:val="00720406"/>
    <w:rsid w:val="00720458"/>
    <w:rsid w:val="007205E4"/>
    <w:rsid w:val="007207A1"/>
    <w:rsid w:val="00721961"/>
    <w:rsid w:val="0072252D"/>
    <w:rsid w:val="0072260F"/>
    <w:rsid w:val="00723321"/>
    <w:rsid w:val="00723635"/>
    <w:rsid w:val="007238A1"/>
    <w:rsid w:val="00723A3D"/>
    <w:rsid w:val="00724085"/>
    <w:rsid w:val="00724DED"/>
    <w:rsid w:val="007250BB"/>
    <w:rsid w:val="0072563D"/>
    <w:rsid w:val="00725720"/>
    <w:rsid w:val="00725B0F"/>
    <w:rsid w:val="00726492"/>
    <w:rsid w:val="00726636"/>
    <w:rsid w:val="00727061"/>
    <w:rsid w:val="007275F3"/>
    <w:rsid w:val="00727909"/>
    <w:rsid w:val="00730A7C"/>
    <w:rsid w:val="00730B4D"/>
    <w:rsid w:val="00730E29"/>
    <w:rsid w:val="0073158E"/>
    <w:rsid w:val="007319B8"/>
    <w:rsid w:val="00732268"/>
    <w:rsid w:val="007322A3"/>
    <w:rsid w:val="00732493"/>
    <w:rsid w:val="00733489"/>
    <w:rsid w:val="00733641"/>
    <w:rsid w:val="00733C2E"/>
    <w:rsid w:val="007346A4"/>
    <w:rsid w:val="007352C0"/>
    <w:rsid w:val="00735370"/>
    <w:rsid w:val="007353D3"/>
    <w:rsid w:val="0073548F"/>
    <w:rsid w:val="007354EF"/>
    <w:rsid w:val="00735A59"/>
    <w:rsid w:val="00735C4D"/>
    <w:rsid w:val="00735EA5"/>
    <w:rsid w:val="0073600B"/>
    <w:rsid w:val="00736F65"/>
    <w:rsid w:val="007372E9"/>
    <w:rsid w:val="00737D08"/>
    <w:rsid w:val="00737D8A"/>
    <w:rsid w:val="007403CA"/>
    <w:rsid w:val="007406B9"/>
    <w:rsid w:val="007406E0"/>
    <w:rsid w:val="00741486"/>
    <w:rsid w:val="00741945"/>
    <w:rsid w:val="00741C5B"/>
    <w:rsid w:val="0074250D"/>
    <w:rsid w:val="0074274D"/>
    <w:rsid w:val="007428C6"/>
    <w:rsid w:val="00742FEF"/>
    <w:rsid w:val="00743102"/>
    <w:rsid w:val="007438AA"/>
    <w:rsid w:val="00743D9E"/>
    <w:rsid w:val="00744F2E"/>
    <w:rsid w:val="00744FEF"/>
    <w:rsid w:val="007451BF"/>
    <w:rsid w:val="007457DE"/>
    <w:rsid w:val="00745851"/>
    <w:rsid w:val="00745C4F"/>
    <w:rsid w:val="007461F1"/>
    <w:rsid w:val="00746904"/>
    <w:rsid w:val="00746C5D"/>
    <w:rsid w:val="00746D0B"/>
    <w:rsid w:val="00747354"/>
    <w:rsid w:val="0074736C"/>
    <w:rsid w:val="00747413"/>
    <w:rsid w:val="007501BE"/>
    <w:rsid w:val="00750321"/>
    <w:rsid w:val="007504F4"/>
    <w:rsid w:val="007508BE"/>
    <w:rsid w:val="007509EA"/>
    <w:rsid w:val="00750C5D"/>
    <w:rsid w:val="00750EC8"/>
    <w:rsid w:val="00750FF1"/>
    <w:rsid w:val="00751049"/>
    <w:rsid w:val="00751BF4"/>
    <w:rsid w:val="007525B5"/>
    <w:rsid w:val="00752892"/>
    <w:rsid w:val="00752D57"/>
    <w:rsid w:val="00752E03"/>
    <w:rsid w:val="00753845"/>
    <w:rsid w:val="00753CDB"/>
    <w:rsid w:val="007541E0"/>
    <w:rsid w:val="00754254"/>
    <w:rsid w:val="007546E6"/>
    <w:rsid w:val="007548B7"/>
    <w:rsid w:val="00754944"/>
    <w:rsid w:val="007558B8"/>
    <w:rsid w:val="00755992"/>
    <w:rsid w:val="00755A3D"/>
    <w:rsid w:val="00755A49"/>
    <w:rsid w:val="00756268"/>
    <w:rsid w:val="0075671B"/>
    <w:rsid w:val="007567FD"/>
    <w:rsid w:val="00756FA5"/>
    <w:rsid w:val="00757032"/>
    <w:rsid w:val="007601A2"/>
    <w:rsid w:val="00760770"/>
    <w:rsid w:val="00761565"/>
    <w:rsid w:val="007615FE"/>
    <w:rsid w:val="00761629"/>
    <w:rsid w:val="0076197D"/>
    <w:rsid w:val="007619AD"/>
    <w:rsid w:val="00761F72"/>
    <w:rsid w:val="0076272C"/>
    <w:rsid w:val="00762772"/>
    <w:rsid w:val="00762E69"/>
    <w:rsid w:val="007631E1"/>
    <w:rsid w:val="0076347B"/>
    <w:rsid w:val="00763627"/>
    <w:rsid w:val="00763BE1"/>
    <w:rsid w:val="00763E81"/>
    <w:rsid w:val="00764067"/>
    <w:rsid w:val="00764137"/>
    <w:rsid w:val="00764EC1"/>
    <w:rsid w:val="00765027"/>
    <w:rsid w:val="007657F1"/>
    <w:rsid w:val="00765A55"/>
    <w:rsid w:val="00765AC2"/>
    <w:rsid w:val="00765C1A"/>
    <w:rsid w:val="00766A26"/>
    <w:rsid w:val="00766BA5"/>
    <w:rsid w:val="00767422"/>
    <w:rsid w:val="00767450"/>
    <w:rsid w:val="00767AED"/>
    <w:rsid w:val="00767CA2"/>
    <w:rsid w:val="00770293"/>
    <w:rsid w:val="007705A6"/>
    <w:rsid w:val="00770666"/>
    <w:rsid w:val="00770C67"/>
    <w:rsid w:val="00771381"/>
    <w:rsid w:val="00771B9B"/>
    <w:rsid w:val="0077221C"/>
    <w:rsid w:val="007723B4"/>
    <w:rsid w:val="0077289F"/>
    <w:rsid w:val="00772F04"/>
    <w:rsid w:val="00772FCD"/>
    <w:rsid w:val="007739E6"/>
    <w:rsid w:val="00773B1F"/>
    <w:rsid w:val="00773B2A"/>
    <w:rsid w:val="00774464"/>
    <w:rsid w:val="00774EB6"/>
    <w:rsid w:val="007750C9"/>
    <w:rsid w:val="0077573B"/>
    <w:rsid w:val="00775BE4"/>
    <w:rsid w:val="0077623C"/>
    <w:rsid w:val="00776464"/>
    <w:rsid w:val="0077647D"/>
    <w:rsid w:val="0077665F"/>
    <w:rsid w:val="00776DC3"/>
    <w:rsid w:val="007771AC"/>
    <w:rsid w:val="0077747A"/>
    <w:rsid w:val="00777E03"/>
    <w:rsid w:val="007800C6"/>
    <w:rsid w:val="00780C2B"/>
    <w:rsid w:val="00780DBC"/>
    <w:rsid w:val="00780E2C"/>
    <w:rsid w:val="0078160B"/>
    <w:rsid w:val="00781D76"/>
    <w:rsid w:val="00782109"/>
    <w:rsid w:val="00782266"/>
    <w:rsid w:val="00782475"/>
    <w:rsid w:val="007827ED"/>
    <w:rsid w:val="00782813"/>
    <w:rsid w:val="007828C3"/>
    <w:rsid w:val="007832F3"/>
    <w:rsid w:val="007835B9"/>
    <w:rsid w:val="007836F7"/>
    <w:rsid w:val="00783946"/>
    <w:rsid w:val="00783A01"/>
    <w:rsid w:val="00785171"/>
    <w:rsid w:val="00785254"/>
    <w:rsid w:val="0078565B"/>
    <w:rsid w:val="0078596F"/>
    <w:rsid w:val="0078614E"/>
    <w:rsid w:val="007866AD"/>
    <w:rsid w:val="007868ED"/>
    <w:rsid w:val="00786BA0"/>
    <w:rsid w:val="00786C38"/>
    <w:rsid w:val="00787073"/>
    <w:rsid w:val="007877B7"/>
    <w:rsid w:val="00787819"/>
    <w:rsid w:val="00787A18"/>
    <w:rsid w:val="00787C6A"/>
    <w:rsid w:val="00787E62"/>
    <w:rsid w:val="00787EB2"/>
    <w:rsid w:val="007900B9"/>
    <w:rsid w:val="0079017F"/>
    <w:rsid w:val="00790279"/>
    <w:rsid w:val="007905F8"/>
    <w:rsid w:val="00790964"/>
    <w:rsid w:val="007912DD"/>
    <w:rsid w:val="007916FE"/>
    <w:rsid w:val="00791A66"/>
    <w:rsid w:val="00791DEE"/>
    <w:rsid w:val="00791F08"/>
    <w:rsid w:val="00792412"/>
    <w:rsid w:val="007925B0"/>
    <w:rsid w:val="00792C4C"/>
    <w:rsid w:val="00792E81"/>
    <w:rsid w:val="00792EB9"/>
    <w:rsid w:val="0079404F"/>
    <w:rsid w:val="007949CB"/>
    <w:rsid w:val="00794CAF"/>
    <w:rsid w:val="00794F6F"/>
    <w:rsid w:val="007953F7"/>
    <w:rsid w:val="00795A2B"/>
    <w:rsid w:val="00795C97"/>
    <w:rsid w:val="00795D27"/>
    <w:rsid w:val="00796046"/>
    <w:rsid w:val="0079612F"/>
    <w:rsid w:val="00796459"/>
    <w:rsid w:val="007964C8"/>
    <w:rsid w:val="007968F7"/>
    <w:rsid w:val="00796C88"/>
    <w:rsid w:val="00797A45"/>
    <w:rsid w:val="00797B38"/>
    <w:rsid w:val="00797E01"/>
    <w:rsid w:val="007A0186"/>
    <w:rsid w:val="007A03BA"/>
    <w:rsid w:val="007A04E5"/>
    <w:rsid w:val="007A0542"/>
    <w:rsid w:val="007A0711"/>
    <w:rsid w:val="007A076D"/>
    <w:rsid w:val="007A12F2"/>
    <w:rsid w:val="007A1AA5"/>
    <w:rsid w:val="007A1C7E"/>
    <w:rsid w:val="007A1DA0"/>
    <w:rsid w:val="007A1DA3"/>
    <w:rsid w:val="007A26E0"/>
    <w:rsid w:val="007A2772"/>
    <w:rsid w:val="007A2A4C"/>
    <w:rsid w:val="007A3612"/>
    <w:rsid w:val="007A3737"/>
    <w:rsid w:val="007A3917"/>
    <w:rsid w:val="007A3BA2"/>
    <w:rsid w:val="007A3BA3"/>
    <w:rsid w:val="007A3E87"/>
    <w:rsid w:val="007A4042"/>
    <w:rsid w:val="007A45CD"/>
    <w:rsid w:val="007A4763"/>
    <w:rsid w:val="007A4BFA"/>
    <w:rsid w:val="007A5F88"/>
    <w:rsid w:val="007A67DB"/>
    <w:rsid w:val="007A736C"/>
    <w:rsid w:val="007A7D2C"/>
    <w:rsid w:val="007B0E22"/>
    <w:rsid w:val="007B0EAA"/>
    <w:rsid w:val="007B0EC0"/>
    <w:rsid w:val="007B151B"/>
    <w:rsid w:val="007B2BF0"/>
    <w:rsid w:val="007B3957"/>
    <w:rsid w:val="007B3CF7"/>
    <w:rsid w:val="007B413C"/>
    <w:rsid w:val="007B4264"/>
    <w:rsid w:val="007B4590"/>
    <w:rsid w:val="007B4B9B"/>
    <w:rsid w:val="007B5C05"/>
    <w:rsid w:val="007B6BED"/>
    <w:rsid w:val="007B726E"/>
    <w:rsid w:val="007B7B6F"/>
    <w:rsid w:val="007C031C"/>
    <w:rsid w:val="007C0F61"/>
    <w:rsid w:val="007C16B9"/>
    <w:rsid w:val="007C245F"/>
    <w:rsid w:val="007C2817"/>
    <w:rsid w:val="007C281B"/>
    <w:rsid w:val="007C2CAD"/>
    <w:rsid w:val="007C2E86"/>
    <w:rsid w:val="007C2F50"/>
    <w:rsid w:val="007C3B42"/>
    <w:rsid w:val="007C3CD5"/>
    <w:rsid w:val="007C41CA"/>
    <w:rsid w:val="007C49D0"/>
    <w:rsid w:val="007C4B56"/>
    <w:rsid w:val="007C5239"/>
    <w:rsid w:val="007C542B"/>
    <w:rsid w:val="007C5945"/>
    <w:rsid w:val="007C5CD3"/>
    <w:rsid w:val="007C6064"/>
    <w:rsid w:val="007C6402"/>
    <w:rsid w:val="007C6909"/>
    <w:rsid w:val="007C76AF"/>
    <w:rsid w:val="007C77B1"/>
    <w:rsid w:val="007C7F7B"/>
    <w:rsid w:val="007D0147"/>
    <w:rsid w:val="007D0750"/>
    <w:rsid w:val="007D07F0"/>
    <w:rsid w:val="007D0969"/>
    <w:rsid w:val="007D0A81"/>
    <w:rsid w:val="007D0C57"/>
    <w:rsid w:val="007D0CA3"/>
    <w:rsid w:val="007D18AB"/>
    <w:rsid w:val="007D19A1"/>
    <w:rsid w:val="007D1B22"/>
    <w:rsid w:val="007D22C1"/>
    <w:rsid w:val="007D22D9"/>
    <w:rsid w:val="007D28B2"/>
    <w:rsid w:val="007D29D7"/>
    <w:rsid w:val="007D3814"/>
    <w:rsid w:val="007D38BF"/>
    <w:rsid w:val="007D3C2B"/>
    <w:rsid w:val="007D40B6"/>
    <w:rsid w:val="007D4155"/>
    <w:rsid w:val="007D4ED5"/>
    <w:rsid w:val="007D54DE"/>
    <w:rsid w:val="007D57B3"/>
    <w:rsid w:val="007D5D26"/>
    <w:rsid w:val="007D6124"/>
    <w:rsid w:val="007D631B"/>
    <w:rsid w:val="007D6878"/>
    <w:rsid w:val="007D68A6"/>
    <w:rsid w:val="007D726A"/>
    <w:rsid w:val="007D7EE0"/>
    <w:rsid w:val="007E0031"/>
    <w:rsid w:val="007E054A"/>
    <w:rsid w:val="007E0636"/>
    <w:rsid w:val="007E0B09"/>
    <w:rsid w:val="007E0EB2"/>
    <w:rsid w:val="007E142E"/>
    <w:rsid w:val="007E1AE3"/>
    <w:rsid w:val="007E1E71"/>
    <w:rsid w:val="007E1F90"/>
    <w:rsid w:val="007E1FE4"/>
    <w:rsid w:val="007E2124"/>
    <w:rsid w:val="007E22B6"/>
    <w:rsid w:val="007E2BB4"/>
    <w:rsid w:val="007E3621"/>
    <w:rsid w:val="007E38AF"/>
    <w:rsid w:val="007E3D77"/>
    <w:rsid w:val="007E4408"/>
    <w:rsid w:val="007E503A"/>
    <w:rsid w:val="007E5296"/>
    <w:rsid w:val="007E5CE0"/>
    <w:rsid w:val="007E5D55"/>
    <w:rsid w:val="007E604F"/>
    <w:rsid w:val="007E63AD"/>
    <w:rsid w:val="007E669C"/>
    <w:rsid w:val="007E6F26"/>
    <w:rsid w:val="007E70AC"/>
    <w:rsid w:val="007E74B9"/>
    <w:rsid w:val="007E7559"/>
    <w:rsid w:val="007F0872"/>
    <w:rsid w:val="007F0CD4"/>
    <w:rsid w:val="007F10F8"/>
    <w:rsid w:val="007F17B3"/>
    <w:rsid w:val="007F18E9"/>
    <w:rsid w:val="007F1EEB"/>
    <w:rsid w:val="007F2A88"/>
    <w:rsid w:val="007F2B71"/>
    <w:rsid w:val="007F2E6D"/>
    <w:rsid w:val="007F3022"/>
    <w:rsid w:val="007F32ED"/>
    <w:rsid w:val="007F3E97"/>
    <w:rsid w:val="007F4294"/>
    <w:rsid w:val="007F42A9"/>
    <w:rsid w:val="007F4A3C"/>
    <w:rsid w:val="007F4E47"/>
    <w:rsid w:val="007F5A8C"/>
    <w:rsid w:val="007F7118"/>
    <w:rsid w:val="007F7126"/>
    <w:rsid w:val="007F77C9"/>
    <w:rsid w:val="007F7BA5"/>
    <w:rsid w:val="007F7FDC"/>
    <w:rsid w:val="0080010E"/>
    <w:rsid w:val="0080042B"/>
    <w:rsid w:val="0080071D"/>
    <w:rsid w:val="00800836"/>
    <w:rsid w:val="00800C44"/>
    <w:rsid w:val="00800DBC"/>
    <w:rsid w:val="00800E43"/>
    <w:rsid w:val="0080112F"/>
    <w:rsid w:val="00801E25"/>
    <w:rsid w:val="00801F07"/>
    <w:rsid w:val="008021BA"/>
    <w:rsid w:val="0080231E"/>
    <w:rsid w:val="008028FB"/>
    <w:rsid w:val="0080329F"/>
    <w:rsid w:val="00803896"/>
    <w:rsid w:val="00803A47"/>
    <w:rsid w:val="00803CDC"/>
    <w:rsid w:val="008042AF"/>
    <w:rsid w:val="008045A7"/>
    <w:rsid w:val="00804802"/>
    <w:rsid w:val="008049E6"/>
    <w:rsid w:val="00804F1E"/>
    <w:rsid w:val="008053E9"/>
    <w:rsid w:val="00805AF5"/>
    <w:rsid w:val="00805CEA"/>
    <w:rsid w:val="00805E16"/>
    <w:rsid w:val="00805F4C"/>
    <w:rsid w:val="008065B2"/>
    <w:rsid w:val="00807051"/>
    <w:rsid w:val="0080709D"/>
    <w:rsid w:val="00807216"/>
    <w:rsid w:val="008076C6"/>
    <w:rsid w:val="00807B5A"/>
    <w:rsid w:val="00807C2C"/>
    <w:rsid w:val="008108A3"/>
    <w:rsid w:val="008109F7"/>
    <w:rsid w:val="00810A7F"/>
    <w:rsid w:val="00810EE8"/>
    <w:rsid w:val="00811102"/>
    <w:rsid w:val="008115E4"/>
    <w:rsid w:val="008121BA"/>
    <w:rsid w:val="00812989"/>
    <w:rsid w:val="00812B7B"/>
    <w:rsid w:val="00812FD4"/>
    <w:rsid w:val="0081331F"/>
    <w:rsid w:val="0081356A"/>
    <w:rsid w:val="00813E66"/>
    <w:rsid w:val="00814A98"/>
    <w:rsid w:val="00815005"/>
    <w:rsid w:val="008153AB"/>
    <w:rsid w:val="008153E7"/>
    <w:rsid w:val="00815BE1"/>
    <w:rsid w:val="00816403"/>
    <w:rsid w:val="008164C7"/>
    <w:rsid w:val="008164CF"/>
    <w:rsid w:val="00816692"/>
    <w:rsid w:val="00816981"/>
    <w:rsid w:val="00816B67"/>
    <w:rsid w:val="00816C74"/>
    <w:rsid w:val="00816C9B"/>
    <w:rsid w:val="00816DE3"/>
    <w:rsid w:val="00816F5F"/>
    <w:rsid w:val="008173D6"/>
    <w:rsid w:val="00817568"/>
    <w:rsid w:val="008179CD"/>
    <w:rsid w:val="00817E0F"/>
    <w:rsid w:val="00820315"/>
    <w:rsid w:val="00820553"/>
    <w:rsid w:val="00820DF2"/>
    <w:rsid w:val="00821262"/>
    <w:rsid w:val="0082143C"/>
    <w:rsid w:val="00821D95"/>
    <w:rsid w:val="008225DB"/>
    <w:rsid w:val="008227FA"/>
    <w:rsid w:val="008228A3"/>
    <w:rsid w:val="008228AD"/>
    <w:rsid w:val="0082294A"/>
    <w:rsid w:val="008230E1"/>
    <w:rsid w:val="00823CD7"/>
    <w:rsid w:val="00823F71"/>
    <w:rsid w:val="00824995"/>
    <w:rsid w:val="00824CD1"/>
    <w:rsid w:val="00824F5D"/>
    <w:rsid w:val="008253D8"/>
    <w:rsid w:val="00825427"/>
    <w:rsid w:val="00825D32"/>
    <w:rsid w:val="008261E4"/>
    <w:rsid w:val="008262A4"/>
    <w:rsid w:val="008263F9"/>
    <w:rsid w:val="0082678B"/>
    <w:rsid w:val="008269D8"/>
    <w:rsid w:val="00826F36"/>
    <w:rsid w:val="0082707C"/>
    <w:rsid w:val="00827BCF"/>
    <w:rsid w:val="00830275"/>
    <w:rsid w:val="008303EE"/>
    <w:rsid w:val="00830C7F"/>
    <w:rsid w:val="00831EE5"/>
    <w:rsid w:val="0083226D"/>
    <w:rsid w:val="00832357"/>
    <w:rsid w:val="00832414"/>
    <w:rsid w:val="00832658"/>
    <w:rsid w:val="00832875"/>
    <w:rsid w:val="00832889"/>
    <w:rsid w:val="0083289A"/>
    <w:rsid w:val="00832C4E"/>
    <w:rsid w:val="00832C93"/>
    <w:rsid w:val="00833C6D"/>
    <w:rsid w:val="00833DEB"/>
    <w:rsid w:val="00834CF8"/>
    <w:rsid w:val="00834FB4"/>
    <w:rsid w:val="008352ED"/>
    <w:rsid w:val="0083561A"/>
    <w:rsid w:val="00835C33"/>
    <w:rsid w:val="00835E39"/>
    <w:rsid w:val="008362DE"/>
    <w:rsid w:val="00837005"/>
    <w:rsid w:val="008370BB"/>
    <w:rsid w:val="0083763A"/>
    <w:rsid w:val="00837A7C"/>
    <w:rsid w:val="00837B14"/>
    <w:rsid w:val="00837D7E"/>
    <w:rsid w:val="00840132"/>
    <w:rsid w:val="0084112B"/>
    <w:rsid w:val="008417AC"/>
    <w:rsid w:val="00841C52"/>
    <w:rsid w:val="00841E0F"/>
    <w:rsid w:val="00842CD0"/>
    <w:rsid w:val="00843974"/>
    <w:rsid w:val="008441FE"/>
    <w:rsid w:val="0084498B"/>
    <w:rsid w:val="00844A4C"/>
    <w:rsid w:val="00844B99"/>
    <w:rsid w:val="00844F89"/>
    <w:rsid w:val="00844FF3"/>
    <w:rsid w:val="0084559F"/>
    <w:rsid w:val="008455A7"/>
    <w:rsid w:val="00845645"/>
    <w:rsid w:val="0084565F"/>
    <w:rsid w:val="00845973"/>
    <w:rsid w:val="00845A37"/>
    <w:rsid w:val="00845B17"/>
    <w:rsid w:val="00845B5E"/>
    <w:rsid w:val="00846506"/>
    <w:rsid w:val="008470AB"/>
    <w:rsid w:val="00847836"/>
    <w:rsid w:val="008478B6"/>
    <w:rsid w:val="00850204"/>
    <w:rsid w:val="0085045B"/>
    <w:rsid w:val="008506BF"/>
    <w:rsid w:val="008506FA"/>
    <w:rsid w:val="0085092F"/>
    <w:rsid w:val="00850B0E"/>
    <w:rsid w:val="00850D3B"/>
    <w:rsid w:val="00851156"/>
    <w:rsid w:val="008513FB"/>
    <w:rsid w:val="0085140E"/>
    <w:rsid w:val="008519A4"/>
    <w:rsid w:val="00852025"/>
    <w:rsid w:val="008522E2"/>
    <w:rsid w:val="00852E7E"/>
    <w:rsid w:val="00853356"/>
    <w:rsid w:val="00853D68"/>
    <w:rsid w:val="00853EB8"/>
    <w:rsid w:val="008542B8"/>
    <w:rsid w:val="0085434B"/>
    <w:rsid w:val="008547C2"/>
    <w:rsid w:val="00854894"/>
    <w:rsid w:val="00854F7B"/>
    <w:rsid w:val="008551FF"/>
    <w:rsid w:val="0085546C"/>
    <w:rsid w:val="0085587C"/>
    <w:rsid w:val="0085601F"/>
    <w:rsid w:val="0085643B"/>
    <w:rsid w:val="0085663D"/>
    <w:rsid w:val="00856A80"/>
    <w:rsid w:val="00857517"/>
    <w:rsid w:val="0085794F"/>
    <w:rsid w:val="00857F42"/>
    <w:rsid w:val="00860246"/>
    <w:rsid w:val="0086050C"/>
    <w:rsid w:val="00860542"/>
    <w:rsid w:val="0086115A"/>
    <w:rsid w:val="0086142A"/>
    <w:rsid w:val="00861856"/>
    <w:rsid w:val="00861961"/>
    <w:rsid w:val="00861FBF"/>
    <w:rsid w:val="008620A9"/>
    <w:rsid w:val="0086213F"/>
    <w:rsid w:val="00862164"/>
    <w:rsid w:val="008621B0"/>
    <w:rsid w:val="00862638"/>
    <w:rsid w:val="008628C0"/>
    <w:rsid w:val="00862A5F"/>
    <w:rsid w:val="00862A8A"/>
    <w:rsid w:val="008637B1"/>
    <w:rsid w:val="00863D8B"/>
    <w:rsid w:val="008644D2"/>
    <w:rsid w:val="00864712"/>
    <w:rsid w:val="00865036"/>
    <w:rsid w:val="00865182"/>
    <w:rsid w:val="008653A7"/>
    <w:rsid w:val="00865656"/>
    <w:rsid w:val="008659BC"/>
    <w:rsid w:val="00865EBC"/>
    <w:rsid w:val="00866CFD"/>
    <w:rsid w:val="0086748A"/>
    <w:rsid w:val="008675A9"/>
    <w:rsid w:val="008704F1"/>
    <w:rsid w:val="00870BF9"/>
    <w:rsid w:val="008713F4"/>
    <w:rsid w:val="008719F2"/>
    <w:rsid w:val="00871C8F"/>
    <w:rsid w:val="00871D1D"/>
    <w:rsid w:val="00871F3B"/>
    <w:rsid w:val="00872363"/>
    <w:rsid w:val="0087288B"/>
    <w:rsid w:val="008728F5"/>
    <w:rsid w:val="00872B71"/>
    <w:rsid w:val="00872EC5"/>
    <w:rsid w:val="008735CB"/>
    <w:rsid w:val="00873714"/>
    <w:rsid w:val="00873BD2"/>
    <w:rsid w:val="0087402B"/>
    <w:rsid w:val="00874A5F"/>
    <w:rsid w:val="00874CB4"/>
    <w:rsid w:val="008758DA"/>
    <w:rsid w:val="00875BFC"/>
    <w:rsid w:val="0087614E"/>
    <w:rsid w:val="00876E98"/>
    <w:rsid w:val="00877703"/>
    <w:rsid w:val="00877A26"/>
    <w:rsid w:val="00877B3E"/>
    <w:rsid w:val="00880432"/>
    <w:rsid w:val="008807A8"/>
    <w:rsid w:val="00880F04"/>
    <w:rsid w:val="00880FAF"/>
    <w:rsid w:val="008822F9"/>
    <w:rsid w:val="00882459"/>
    <w:rsid w:val="00882F57"/>
    <w:rsid w:val="008831F5"/>
    <w:rsid w:val="008832E2"/>
    <w:rsid w:val="00884818"/>
    <w:rsid w:val="0088488C"/>
    <w:rsid w:val="00884A04"/>
    <w:rsid w:val="00884BC6"/>
    <w:rsid w:val="00884BFE"/>
    <w:rsid w:val="00885A0C"/>
    <w:rsid w:val="00885C1B"/>
    <w:rsid w:val="00885F2D"/>
    <w:rsid w:val="008863FD"/>
    <w:rsid w:val="00886959"/>
    <w:rsid w:val="00886B75"/>
    <w:rsid w:val="00886DB3"/>
    <w:rsid w:val="00887002"/>
    <w:rsid w:val="0088756D"/>
    <w:rsid w:val="0088772E"/>
    <w:rsid w:val="00887801"/>
    <w:rsid w:val="00887988"/>
    <w:rsid w:val="00890002"/>
    <w:rsid w:val="00890091"/>
    <w:rsid w:val="008902C8"/>
    <w:rsid w:val="00890B83"/>
    <w:rsid w:val="00890F70"/>
    <w:rsid w:val="00892532"/>
    <w:rsid w:val="00892CFE"/>
    <w:rsid w:val="008930F4"/>
    <w:rsid w:val="008937B3"/>
    <w:rsid w:val="00893E86"/>
    <w:rsid w:val="00894433"/>
    <w:rsid w:val="008944AF"/>
    <w:rsid w:val="008944BC"/>
    <w:rsid w:val="008949C7"/>
    <w:rsid w:val="00894F55"/>
    <w:rsid w:val="0089553C"/>
    <w:rsid w:val="00895713"/>
    <w:rsid w:val="00895B9C"/>
    <w:rsid w:val="00896465"/>
    <w:rsid w:val="008968CC"/>
    <w:rsid w:val="00896BDA"/>
    <w:rsid w:val="00896BFE"/>
    <w:rsid w:val="00896C99"/>
    <w:rsid w:val="008972C9"/>
    <w:rsid w:val="00897795"/>
    <w:rsid w:val="008A0A0A"/>
    <w:rsid w:val="008A1033"/>
    <w:rsid w:val="008A12C0"/>
    <w:rsid w:val="008A19B6"/>
    <w:rsid w:val="008A1EAA"/>
    <w:rsid w:val="008A2285"/>
    <w:rsid w:val="008A25D4"/>
    <w:rsid w:val="008A2BC7"/>
    <w:rsid w:val="008A2D49"/>
    <w:rsid w:val="008A3397"/>
    <w:rsid w:val="008A37EB"/>
    <w:rsid w:val="008A3F84"/>
    <w:rsid w:val="008A3FEF"/>
    <w:rsid w:val="008A445D"/>
    <w:rsid w:val="008A4C75"/>
    <w:rsid w:val="008A5186"/>
    <w:rsid w:val="008A51DB"/>
    <w:rsid w:val="008A534B"/>
    <w:rsid w:val="008A5757"/>
    <w:rsid w:val="008A5B6B"/>
    <w:rsid w:val="008A5BEB"/>
    <w:rsid w:val="008A643F"/>
    <w:rsid w:val="008A65E3"/>
    <w:rsid w:val="008A6C50"/>
    <w:rsid w:val="008A71F4"/>
    <w:rsid w:val="008A7221"/>
    <w:rsid w:val="008A7938"/>
    <w:rsid w:val="008A7C4B"/>
    <w:rsid w:val="008A7D7A"/>
    <w:rsid w:val="008B095F"/>
    <w:rsid w:val="008B0A57"/>
    <w:rsid w:val="008B0EE2"/>
    <w:rsid w:val="008B10F1"/>
    <w:rsid w:val="008B1301"/>
    <w:rsid w:val="008B1DC2"/>
    <w:rsid w:val="008B2106"/>
    <w:rsid w:val="008B2194"/>
    <w:rsid w:val="008B24BC"/>
    <w:rsid w:val="008B25AC"/>
    <w:rsid w:val="008B2753"/>
    <w:rsid w:val="008B287D"/>
    <w:rsid w:val="008B3867"/>
    <w:rsid w:val="008B3A33"/>
    <w:rsid w:val="008B3A63"/>
    <w:rsid w:val="008B3AF1"/>
    <w:rsid w:val="008B48B4"/>
    <w:rsid w:val="008B4A66"/>
    <w:rsid w:val="008B5163"/>
    <w:rsid w:val="008B5651"/>
    <w:rsid w:val="008B5F75"/>
    <w:rsid w:val="008B6B58"/>
    <w:rsid w:val="008B6CB5"/>
    <w:rsid w:val="008B6E28"/>
    <w:rsid w:val="008B7538"/>
    <w:rsid w:val="008C01C7"/>
    <w:rsid w:val="008C0C55"/>
    <w:rsid w:val="008C15C9"/>
    <w:rsid w:val="008C1973"/>
    <w:rsid w:val="008C2C1D"/>
    <w:rsid w:val="008C2ED8"/>
    <w:rsid w:val="008C3A35"/>
    <w:rsid w:val="008C3A9F"/>
    <w:rsid w:val="008C3C99"/>
    <w:rsid w:val="008C4724"/>
    <w:rsid w:val="008C4B7A"/>
    <w:rsid w:val="008C4BEF"/>
    <w:rsid w:val="008C5201"/>
    <w:rsid w:val="008C5216"/>
    <w:rsid w:val="008C65CF"/>
    <w:rsid w:val="008C6D2D"/>
    <w:rsid w:val="008C706F"/>
    <w:rsid w:val="008C72A8"/>
    <w:rsid w:val="008C7729"/>
    <w:rsid w:val="008C7F47"/>
    <w:rsid w:val="008D00A3"/>
    <w:rsid w:val="008D022F"/>
    <w:rsid w:val="008D07F9"/>
    <w:rsid w:val="008D0EDF"/>
    <w:rsid w:val="008D10DE"/>
    <w:rsid w:val="008D14CF"/>
    <w:rsid w:val="008D18C0"/>
    <w:rsid w:val="008D2A04"/>
    <w:rsid w:val="008D369E"/>
    <w:rsid w:val="008D3BC0"/>
    <w:rsid w:val="008D4281"/>
    <w:rsid w:val="008D46CC"/>
    <w:rsid w:val="008D4BF2"/>
    <w:rsid w:val="008D4DC8"/>
    <w:rsid w:val="008D5342"/>
    <w:rsid w:val="008D53E9"/>
    <w:rsid w:val="008D54B6"/>
    <w:rsid w:val="008D5952"/>
    <w:rsid w:val="008D5D6D"/>
    <w:rsid w:val="008D5E5F"/>
    <w:rsid w:val="008D66B4"/>
    <w:rsid w:val="008D6CD0"/>
    <w:rsid w:val="008D7A65"/>
    <w:rsid w:val="008D7C97"/>
    <w:rsid w:val="008E143E"/>
    <w:rsid w:val="008E17D7"/>
    <w:rsid w:val="008E1CB6"/>
    <w:rsid w:val="008E1E16"/>
    <w:rsid w:val="008E1E2D"/>
    <w:rsid w:val="008E2044"/>
    <w:rsid w:val="008E242E"/>
    <w:rsid w:val="008E27E1"/>
    <w:rsid w:val="008E283A"/>
    <w:rsid w:val="008E3917"/>
    <w:rsid w:val="008E3975"/>
    <w:rsid w:val="008E3999"/>
    <w:rsid w:val="008E3C1A"/>
    <w:rsid w:val="008E3F51"/>
    <w:rsid w:val="008E4041"/>
    <w:rsid w:val="008E43F9"/>
    <w:rsid w:val="008E44B9"/>
    <w:rsid w:val="008E44BE"/>
    <w:rsid w:val="008E4BC3"/>
    <w:rsid w:val="008E4CF6"/>
    <w:rsid w:val="008E584C"/>
    <w:rsid w:val="008E58CD"/>
    <w:rsid w:val="008E60FF"/>
    <w:rsid w:val="008E668C"/>
    <w:rsid w:val="008E6911"/>
    <w:rsid w:val="008E69B4"/>
    <w:rsid w:val="008E6DC4"/>
    <w:rsid w:val="008E6DFA"/>
    <w:rsid w:val="008E6E0F"/>
    <w:rsid w:val="008E7025"/>
    <w:rsid w:val="008E716F"/>
    <w:rsid w:val="008E7286"/>
    <w:rsid w:val="008E7925"/>
    <w:rsid w:val="008E7CEB"/>
    <w:rsid w:val="008E7D94"/>
    <w:rsid w:val="008E7EEB"/>
    <w:rsid w:val="008E7F80"/>
    <w:rsid w:val="008F037B"/>
    <w:rsid w:val="008F0AF8"/>
    <w:rsid w:val="008F0B59"/>
    <w:rsid w:val="008F0CE6"/>
    <w:rsid w:val="008F0ED8"/>
    <w:rsid w:val="008F113E"/>
    <w:rsid w:val="008F1354"/>
    <w:rsid w:val="008F13EC"/>
    <w:rsid w:val="008F1A4C"/>
    <w:rsid w:val="008F21EA"/>
    <w:rsid w:val="008F2216"/>
    <w:rsid w:val="008F2251"/>
    <w:rsid w:val="008F297E"/>
    <w:rsid w:val="008F2DEB"/>
    <w:rsid w:val="008F306C"/>
    <w:rsid w:val="008F3271"/>
    <w:rsid w:val="008F38E1"/>
    <w:rsid w:val="008F3F48"/>
    <w:rsid w:val="008F47D6"/>
    <w:rsid w:val="008F56E7"/>
    <w:rsid w:val="008F591D"/>
    <w:rsid w:val="008F5998"/>
    <w:rsid w:val="008F656C"/>
    <w:rsid w:val="008F65E6"/>
    <w:rsid w:val="008F68E6"/>
    <w:rsid w:val="008F72FB"/>
    <w:rsid w:val="008F742E"/>
    <w:rsid w:val="008F7B8A"/>
    <w:rsid w:val="008F7CEC"/>
    <w:rsid w:val="008F7F5F"/>
    <w:rsid w:val="009000E1"/>
    <w:rsid w:val="0090035B"/>
    <w:rsid w:val="009009EF"/>
    <w:rsid w:val="00900EA3"/>
    <w:rsid w:val="00901134"/>
    <w:rsid w:val="009014D4"/>
    <w:rsid w:val="00901A6E"/>
    <w:rsid w:val="00901B14"/>
    <w:rsid w:val="00902274"/>
    <w:rsid w:val="009025FD"/>
    <w:rsid w:val="00902992"/>
    <w:rsid w:val="00903001"/>
    <w:rsid w:val="009032BF"/>
    <w:rsid w:val="00903662"/>
    <w:rsid w:val="0090371C"/>
    <w:rsid w:val="009038A6"/>
    <w:rsid w:val="00903B7D"/>
    <w:rsid w:val="009044EF"/>
    <w:rsid w:val="009054B0"/>
    <w:rsid w:val="00905832"/>
    <w:rsid w:val="00907044"/>
    <w:rsid w:val="009070AB"/>
    <w:rsid w:val="009073DE"/>
    <w:rsid w:val="0090774B"/>
    <w:rsid w:val="009079E5"/>
    <w:rsid w:val="00907E21"/>
    <w:rsid w:val="00907F6F"/>
    <w:rsid w:val="00910716"/>
    <w:rsid w:val="00910D0D"/>
    <w:rsid w:val="00911283"/>
    <w:rsid w:val="00911699"/>
    <w:rsid w:val="00911ADF"/>
    <w:rsid w:val="00911DB1"/>
    <w:rsid w:val="00911EC9"/>
    <w:rsid w:val="00912DAB"/>
    <w:rsid w:val="00912DE7"/>
    <w:rsid w:val="0091307C"/>
    <w:rsid w:val="009135FA"/>
    <w:rsid w:val="00913EB6"/>
    <w:rsid w:val="009142A7"/>
    <w:rsid w:val="00914EF9"/>
    <w:rsid w:val="009152AE"/>
    <w:rsid w:val="00915626"/>
    <w:rsid w:val="009159DD"/>
    <w:rsid w:val="00915C35"/>
    <w:rsid w:val="009165E1"/>
    <w:rsid w:val="0091673F"/>
    <w:rsid w:val="00916847"/>
    <w:rsid w:val="00916B48"/>
    <w:rsid w:val="009170AA"/>
    <w:rsid w:val="009173D7"/>
    <w:rsid w:val="009177A8"/>
    <w:rsid w:val="00917866"/>
    <w:rsid w:val="00917DBE"/>
    <w:rsid w:val="00920081"/>
    <w:rsid w:val="00920082"/>
    <w:rsid w:val="00920243"/>
    <w:rsid w:val="00921699"/>
    <w:rsid w:val="00921970"/>
    <w:rsid w:val="00921FE3"/>
    <w:rsid w:val="00922B85"/>
    <w:rsid w:val="009235A1"/>
    <w:rsid w:val="00923680"/>
    <w:rsid w:val="009239FA"/>
    <w:rsid w:val="0092427B"/>
    <w:rsid w:val="00924365"/>
    <w:rsid w:val="009247B2"/>
    <w:rsid w:val="009249D7"/>
    <w:rsid w:val="00924B59"/>
    <w:rsid w:val="00924F8D"/>
    <w:rsid w:val="00925211"/>
    <w:rsid w:val="009256B4"/>
    <w:rsid w:val="00925AFE"/>
    <w:rsid w:val="009262AD"/>
    <w:rsid w:val="00926647"/>
    <w:rsid w:val="00926EA6"/>
    <w:rsid w:val="0092741C"/>
    <w:rsid w:val="00927E9E"/>
    <w:rsid w:val="00930B83"/>
    <w:rsid w:val="0093105B"/>
    <w:rsid w:val="00931801"/>
    <w:rsid w:val="00931D46"/>
    <w:rsid w:val="00932436"/>
    <w:rsid w:val="0093273D"/>
    <w:rsid w:val="00932BA0"/>
    <w:rsid w:val="009334D7"/>
    <w:rsid w:val="0093378F"/>
    <w:rsid w:val="009339DF"/>
    <w:rsid w:val="00933D95"/>
    <w:rsid w:val="00933E7C"/>
    <w:rsid w:val="0093431B"/>
    <w:rsid w:val="00934454"/>
    <w:rsid w:val="00934608"/>
    <w:rsid w:val="00934756"/>
    <w:rsid w:val="00935849"/>
    <w:rsid w:val="009358AC"/>
    <w:rsid w:val="00935A77"/>
    <w:rsid w:val="00935D1B"/>
    <w:rsid w:val="00936025"/>
    <w:rsid w:val="0093675D"/>
    <w:rsid w:val="00937313"/>
    <w:rsid w:val="00937670"/>
    <w:rsid w:val="00937CB7"/>
    <w:rsid w:val="00937DBF"/>
    <w:rsid w:val="00937F80"/>
    <w:rsid w:val="0094063A"/>
    <w:rsid w:val="00940676"/>
    <w:rsid w:val="00940CF6"/>
    <w:rsid w:val="00940F41"/>
    <w:rsid w:val="0094114A"/>
    <w:rsid w:val="0094242C"/>
    <w:rsid w:val="00942ACE"/>
    <w:rsid w:val="00943422"/>
    <w:rsid w:val="009439E9"/>
    <w:rsid w:val="00944005"/>
    <w:rsid w:val="00944477"/>
    <w:rsid w:val="009444BA"/>
    <w:rsid w:val="00944612"/>
    <w:rsid w:val="00944A8D"/>
    <w:rsid w:val="00944A9F"/>
    <w:rsid w:val="00944B69"/>
    <w:rsid w:val="00944E1C"/>
    <w:rsid w:val="0094551D"/>
    <w:rsid w:val="00945836"/>
    <w:rsid w:val="00945A9E"/>
    <w:rsid w:val="00946570"/>
    <w:rsid w:val="009465C8"/>
    <w:rsid w:val="009469A2"/>
    <w:rsid w:val="00946A49"/>
    <w:rsid w:val="0094716B"/>
    <w:rsid w:val="009479CA"/>
    <w:rsid w:val="00947E76"/>
    <w:rsid w:val="00950473"/>
    <w:rsid w:val="00950A4C"/>
    <w:rsid w:val="00950E15"/>
    <w:rsid w:val="00951236"/>
    <w:rsid w:val="00951495"/>
    <w:rsid w:val="009518C2"/>
    <w:rsid w:val="00951ABA"/>
    <w:rsid w:val="00951F90"/>
    <w:rsid w:val="009525E7"/>
    <w:rsid w:val="00953117"/>
    <w:rsid w:val="009537D5"/>
    <w:rsid w:val="0095411B"/>
    <w:rsid w:val="009543D2"/>
    <w:rsid w:val="00954B19"/>
    <w:rsid w:val="00954EF7"/>
    <w:rsid w:val="0095532E"/>
    <w:rsid w:val="009553B2"/>
    <w:rsid w:val="009553BC"/>
    <w:rsid w:val="00955D04"/>
    <w:rsid w:val="00955DDC"/>
    <w:rsid w:val="00956661"/>
    <w:rsid w:val="00956C26"/>
    <w:rsid w:val="009576B4"/>
    <w:rsid w:val="00957902"/>
    <w:rsid w:val="00957BD5"/>
    <w:rsid w:val="00957EE4"/>
    <w:rsid w:val="00960C1B"/>
    <w:rsid w:val="00960F8C"/>
    <w:rsid w:val="00961DF1"/>
    <w:rsid w:val="00962208"/>
    <w:rsid w:val="00963B8A"/>
    <w:rsid w:val="0096429D"/>
    <w:rsid w:val="00964881"/>
    <w:rsid w:val="00964AB7"/>
    <w:rsid w:val="00964F78"/>
    <w:rsid w:val="0096514D"/>
    <w:rsid w:val="0096521E"/>
    <w:rsid w:val="00965B88"/>
    <w:rsid w:val="009666DB"/>
    <w:rsid w:val="00966A63"/>
    <w:rsid w:val="00966D38"/>
    <w:rsid w:val="00967476"/>
    <w:rsid w:val="0097029F"/>
    <w:rsid w:val="00970845"/>
    <w:rsid w:val="00970A26"/>
    <w:rsid w:val="00970B04"/>
    <w:rsid w:val="00970D94"/>
    <w:rsid w:val="009710C3"/>
    <w:rsid w:val="00971152"/>
    <w:rsid w:val="00971372"/>
    <w:rsid w:val="0097163B"/>
    <w:rsid w:val="00971C2B"/>
    <w:rsid w:val="00971DB0"/>
    <w:rsid w:val="009729B8"/>
    <w:rsid w:val="00973A9E"/>
    <w:rsid w:val="00973FC5"/>
    <w:rsid w:val="009741F4"/>
    <w:rsid w:val="00974640"/>
    <w:rsid w:val="00975653"/>
    <w:rsid w:val="00975966"/>
    <w:rsid w:val="00975ACA"/>
    <w:rsid w:val="00976DAC"/>
    <w:rsid w:val="00976EA8"/>
    <w:rsid w:val="0097711B"/>
    <w:rsid w:val="009771CA"/>
    <w:rsid w:val="0097756A"/>
    <w:rsid w:val="009776E7"/>
    <w:rsid w:val="00977EDC"/>
    <w:rsid w:val="00980143"/>
    <w:rsid w:val="00980289"/>
    <w:rsid w:val="00981528"/>
    <w:rsid w:val="00981977"/>
    <w:rsid w:val="00981B9E"/>
    <w:rsid w:val="00981E7E"/>
    <w:rsid w:val="00982385"/>
    <w:rsid w:val="00982875"/>
    <w:rsid w:val="00982935"/>
    <w:rsid w:val="00982A92"/>
    <w:rsid w:val="009840A4"/>
    <w:rsid w:val="00984241"/>
    <w:rsid w:val="009847D0"/>
    <w:rsid w:val="00984BAB"/>
    <w:rsid w:val="00984C12"/>
    <w:rsid w:val="00985E4F"/>
    <w:rsid w:val="00986037"/>
    <w:rsid w:val="00986902"/>
    <w:rsid w:val="009869D7"/>
    <w:rsid w:val="00986DED"/>
    <w:rsid w:val="0098730F"/>
    <w:rsid w:val="009877A3"/>
    <w:rsid w:val="00987B4D"/>
    <w:rsid w:val="00990706"/>
    <w:rsid w:val="00991B0E"/>
    <w:rsid w:val="00991B29"/>
    <w:rsid w:val="00991E7B"/>
    <w:rsid w:val="0099200F"/>
    <w:rsid w:val="00992298"/>
    <w:rsid w:val="009923A4"/>
    <w:rsid w:val="009926F3"/>
    <w:rsid w:val="00992D61"/>
    <w:rsid w:val="00993420"/>
    <w:rsid w:val="00993B52"/>
    <w:rsid w:val="00994037"/>
    <w:rsid w:val="0099419D"/>
    <w:rsid w:val="009941E5"/>
    <w:rsid w:val="0099466B"/>
    <w:rsid w:val="00994840"/>
    <w:rsid w:val="00994CB0"/>
    <w:rsid w:val="00994E37"/>
    <w:rsid w:val="00994E64"/>
    <w:rsid w:val="00994ECF"/>
    <w:rsid w:val="00994F0E"/>
    <w:rsid w:val="0099513A"/>
    <w:rsid w:val="0099521A"/>
    <w:rsid w:val="009956A8"/>
    <w:rsid w:val="00995A80"/>
    <w:rsid w:val="00995BE7"/>
    <w:rsid w:val="00995CA4"/>
    <w:rsid w:val="009964A6"/>
    <w:rsid w:val="009966EF"/>
    <w:rsid w:val="009967DC"/>
    <w:rsid w:val="00996DF3"/>
    <w:rsid w:val="009A019D"/>
    <w:rsid w:val="009A0D4D"/>
    <w:rsid w:val="009A0E1E"/>
    <w:rsid w:val="009A1015"/>
    <w:rsid w:val="009A10A3"/>
    <w:rsid w:val="009A1897"/>
    <w:rsid w:val="009A267F"/>
    <w:rsid w:val="009A2A67"/>
    <w:rsid w:val="009A2F85"/>
    <w:rsid w:val="009A318A"/>
    <w:rsid w:val="009A323D"/>
    <w:rsid w:val="009A32F1"/>
    <w:rsid w:val="009A34CA"/>
    <w:rsid w:val="009A3B7C"/>
    <w:rsid w:val="009A3B8B"/>
    <w:rsid w:val="009A44F6"/>
    <w:rsid w:val="009A4627"/>
    <w:rsid w:val="009A4989"/>
    <w:rsid w:val="009A5C93"/>
    <w:rsid w:val="009A5EBA"/>
    <w:rsid w:val="009A6189"/>
    <w:rsid w:val="009A7123"/>
    <w:rsid w:val="009A77B7"/>
    <w:rsid w:val="009A7EF8"/>
    <w:rsid w:val="009B0049"/>
    <w:rsid w:val="009B00CC"/>
    <w:rsid w:val="009B0351"/>
    <w:rsid w:val="009B0608"/>
    <w:rsid w:val="009B0E83"/>
    <w:rsid w:val="009B13AA"/>
    <w:rsid w:val="009B1780"/>
    <w:rsid w:val="009B1878"/>
    <w:rsid w:val="009B18A1"/>
    <w:rsid w:val="009B196F"/>
    <w:rsid w:val="009B19A3"/>
    <w:rsid w:val="009B1E50"/>
    <w:rsid w:val="009B1EF1"/>
    <w:rsid w:val="009B1FCD"/>
    <w:rsid w:val="009B1FCF"/>
    <w:rsid w:val="009B2003"/>
    <w:rsid w:val="009B20F8"/>
    <w:rsid w:val="009B2862"/>
    <w:rsid w:val="009B2C1E"/>
    <w:rsid w:val="009B311F"/>
    <w:rsid w:val="009B3457"/>
    <w:rsid w:val="009B4212"/>
    <w:rsid w:val="009B4313"/>
    <w:rsid w:val="009B48C4"/>
    <w:rsid w:val="009B50AA"/>
    <w:rsid w:val="009B563F"/>
    <w:rsid w:val="009B5A50"/>
    <w:rsid w:val="009B5A95"/>
    <w:rsid w:val="009B5B9B"/>
    <w:rsid w:val="009B63C8"/>
    <w:rsid w:val="009B6ABD"/>
    <w:rsid w:val="009B6E62"/>
    <w:rsid w:val="009B6F11"/>
    <w:rsid w:val="009B7DDA"/>
    <w:rsid w:val="009C07A9"/>
    <w:rsid w:val="009C094D"/>
    <w:rsid w:val="009C0C22"/>
    <w:rsid w:val="009C1A33"/>
    <w:rsid w:val="009C1B68"/>
    <w:rsid w:val="009C1C22"/>
    <w:rsid w:val="009C2183"/>
    <w:rsid w:val="009C2343"/>
    <w:rsid w:val="009C250C"/>
    <w:rsid w:val="009C2C09"/>
    <w:rsid w:val="009C2E06"/>
    <w:rsid w:val="009C356A"/>
    <w:rsid w:val="009C3859"/>
    <w:rsid w:val="009C3B4C"/>
    <w:rsid w:val="009C4070"/>
    <w:rsid w:val="009C4269"/>
    <w:rsid w:val="009C476B"/>
    <w:rsid w:val="009C5132"/>
    <w:rsid w:val="009C5835"/>
    <w:rsid w:val="009C58D3"/>
    <w:rsid w:val="009C590D"/>
    <w:rsid w:val="009C5AEA"/>
    <w:rsid w:val="009C5B4C"/>
    <w:rsid w:val="009C5E4C"/>
    <w:rsid w:val="009C6C23"/>
    <w:rsid w:val="009C7481"/>
    <w:rsid w:val="009C7F81"/>
    <w:rsid w:val="009D06C2"/>
    <w:rsid w:val="009D07F9"/>
    <w:rsid w:val="009D16A3"/>
    <w:rsid w:val="009D1D30"/>
    <w:rsid w:val="009D1EB4"/>
    <w:rsid w:val="009D2252"/>
    <w:rsid w:val="009D2335"/>
    <w:rsid w:val="009D26CA"/>
    <w:rsid w:val="009D27E8"/>
    <w:rsid w:val="009D29DA"/>
    <w:rsid w:val="009D2D14"/>
    <w:rsid w:val="009D31CF"/>
    <w:rsid w:val="009D391A"/>
    <w:rsid w:val="009D3B30"/>
    <w:rsid w:val="009D3E12"/>
    <w:rsid w:val="009D4D28"/>
    <w:rsid w:val="009D4E91"/>
    <w:rsid w:val="009D4F51"/>
    <w:rsid w:val="009D53FF"/>
    <w:rsid w:val="009D56A2"/>
    <w:rsid w:val="009D60E5"/>
    <w:rsid w:val="009D664F"/>
    <w:rsid w:val="009D667E"/>
    <w:rsid w:val="009D66E6"/>
    <w:rsid w:val="009D67E8"/>
    <w:rsid w:val="009D6AC5"/>
    <w:rsid w:val="009D6DC3"/>
    <w:rsid w:val="009D6FEC"/>
    <w:rsid w:val="009D72D0"/>
    <w:rsid w:val="009E0490"/>
    <w:rsid w:val="009E0591"/>
    <w:rsid w:val="009E065B"/>
    <w:rsid w:val="009E0CA7"/>
    <w:rsid w:val="009E0D32"/>
    <w:rsid w:val="009E0EF1"/>
    <w:rsid w:val="009E128C"/>
    <w:rsid w:val="009E16D8"/>
    <w:rsid w:val="009E19FB"/>
    <w:rsid w:val="009E1A4C"/>
    <w:rsid w:val="009E2277"/>
    <w:rsid w:val="009E2CC1"/>
    <w:rsid w:val="009E355C"/>
    <w:rsid w:val="009E38B3"/>
    <w:rsid w:val="009E396E"/>
    <w:rsid w:val="009E4018"/>
    <w:rsid w:val="009E477A"/>
    <w:rsid w:val="009E4DD6"/>
    <w:rsid w:val="009E533E"/>
    <w:rsid w:val="009E548A"/>
    <w:rsid w:val="009E656F"/>
    <w:rsid w:val="009E6BAE"/>
    <w:rsid w:val="009E794E"/>
    <w:rsid w:val="009E7E8A"/>
    <w:rsid w:val="009F0A3D"/>
    <w:rsid w:val="009F1365"/>
    <w:rsid w:val="009F14FB"/>
    <w:rsid w:val="009F1971"/>
    <w:rsid w:val="009F1BD5"/>
    <w:rsid w:val="009F243A"/>
    <w:rsid w:val="009F2914"/>
    <w:rsid w:val="009F3356"/>
    <w:rsid w:val="009F3D2B"/>
    <w:rsid w:val="009F4105"/>
    <w:rsid w:val="009F4AD3"/>
    <w:rsid w:val="009F4F4B"/>
    <w:rsid w:val="009F5438"/>
    <w:rsid w:val="009F59D4"/>
    <w:rsid w:val="009F5B2C"/>
    <w:rsid w:val="009F64A8"/>
    <w:rsid w:val="009F6763"/>
    <w:rsid w:val="009F678C"/>
    <w:rsid w:val="009F6A3D"/>
    <w:rsid w:val="009F6DBA"/>
    <w:rsid w:val="009F6EAB"/>
    <w:rsid w:val="009F7448"/>
    <w:rsid w:val="009F74C4"/>
    <w:rsid w:val="009F7509"/>
    <w:rsid w:val="009F7885"/>
    <w:rsid w:val="009F7D13"/>
    <w:rsid w:val="00A01096"/>
    <w:rsid w:val="00A01408"/>
    <w:rsid w:val="00A01646"/>
    <w:rsid w:val="00A01D0E"/>
    <w:rsid w:val="00A01F38"/>
    <w:rsid w:val="00A024E0"/>
    <w:rsid w:val="00A02645"/>
    <w:rsid w:val="00A028DF"/>
    <w:rsid w:val="00A02B30"/>
    <w:rsid w:val="00A03574"/>
    <w:rsid w:val="00A03681"/>
    <w:rsid w:val="00A03A3D"/>
    <w:rsid w:val="00A03DF7"/>
    <w:rsid w:val="00A03FBE"/>
    <w:rsid w:val="00A041C4"/>
    <w:rsid w:val="00A059B7"/>
    <w:rsid w:val="00A05BCF"/>
    <w:rsid w:val="00A0668A"/>
    <w:rsid w:val="00A06BE3"/>
    <w:rsid w:val="00A07603"/>
    <w:rsid w:val="00A07A2B"/>
    <w:rsid w:val="00A07D3D"/>
    <w:rsid w:val="00A11005"/>
    <w:rsid w:val="00A1100B"/>
    <w:rsid w:val="00A1220E"/>
    <w:rsid w:val="00A12373"/>
    <w:rsid w:val="00A127A9"/>
    <w:rsid w:val="00A136E1"/>
    <w:rsid w:val="00A1396F"/>
    <w:rsid w:val="00A13C71"/>
    <w:rsid w:val="00A1425A"/>
    <w:rsid w:val="00A14634"/>
    <w:rsid w:val="00A14780"/>
    <w:rsid w:val="00A15006"/>
    <w:rsid w:val="00A1519E"/>
    <w:rsid w:val="00A15691"/>
    <w:rsid w:val="00A15E63"/>
    <w:rsid w:val="00A1618C"/>
    <w:rsid w:val="00A163FE"/>
    <w:rsid w:val="00A16498"/>
    <w:rsid w:val="00A166DA"/>
    <w:rsid w:val="00A17F87"/>
    <w:rsid w:val="00A17FB3"/>
    <w:rsid w:val="00A2041A"/>
    <w:rsid w:val="00A205B7"/>
    <w:rsid w:val="00A20791"/>
    <w:rsid w:val="00A20C3F"/>
    <w:rsid w:val="00A2117B"/>
    <w:rsid w:val="00A21B1F"/>
    <w:rsid w:val="00A21D4E"/>
    <w:rsid w:val="00A21F2B"/>
    <w:rsid w:val="00A220A5"/>
    <w:rsid w:val="00A22165"/>
    <w:rsid w:val="00A22430"/>
    <w:rsid w:val="00A229F9"/>
    <w:rsid w:val="00A2342B"/>
    <w:rsid w:val="00A23E37"/>
    <w:rsid w:val="00A23E88"/>
    <w:rsid w:val="00A23ECD"/>
    <w:rsid w:val="00A2416F"/>
    <w:rsid w:val="00A242DD"/>
    <w:rsid w:val="00A2438C"/>
    <w:rsid w:val="00A24651"/>
    <w:rsid w:val="00A24B50"/>
    <w:rsid w:val="00A24FEF"/>
    <w:rsid w:val="00A25652"/>
    <w:rsid w:val="00A256BB"/>
    <w:rsid w:val="00A25C1B"/>
    <w:rsid w:val="00A26484"/>
    <w:rsid w:val="00A26B3D"/>
    <w:rsid w:val="00A26C4D"/>
    <w:rsid w:val="00A27118"/>
    <w:rsid w:val="00A27581"/>
    <w:rsid w:val="00A307B9"/>
    <w:rsid w:val="00A308B0"/>
    <w:rsid w:val="00A30F1D"/>
    <w:rsid w:val="00A31842"/>
    <w:rsid w:val="00A318BF"/>
    <w:rsid w:val="00A319E5"/>
    <w:rsid w:val="00A327B9"/>
    <w:rsid w:val="00A32F18"/>
    <w:rsid w:val="00A33AB9"/>
    <w:rsid w:val="00A34C79"/>
    <w:rsid w:val="00A356C6"/>
    <w:rsid w:val="00A35C99"/>
    <w:rsid w:val="00A36567"/>
    <w:rsid w:val="00A3764D"/>
    <w:rsid w:val="00A3782B"/>
    <w:rsid w:val="00A378E9"/>
    <w:rsid w:val="00A37AF5"/>
    <w:rsid w:val="00A37C2E"/>
    <w:rsid w:val="00A40086"/>
    <w:rsid w:val="00A40A82"/>
    <w:rsid w:val="00A40D81"/>
    <w:rsid w:val="00A4145F"/>
    <w:rsid w:val="00A423FA"/>
    <w:rsid w:val="00A42B5F"/>
    <w:rsid w:val="00A42BCA"/>
    <w:rsid w:val="00A43162"/>
    <w:rsid w:val="00A43485"/>
    <w:rsid w:val="00A4356A"/>
    <w:rsid w:val="00A43D16"/>
    <w:rsid w:val="00A441CD"/>
    <w:rsid w:val="00A4422F"/>
    <w:rsid w:val="00A44536"/>
    <w:rsid w:val="00A44557"/>
    <w:rsid w:val="00A44AA2"/>
    <w:rsid w:val="00A44B14"/>
    <w:rsid w:val="00A450A8"/>
    <w:rsid w:val="00A45104"/>
    <w:rsid w:val="00A4529A"/>
    <w:rsid w:val="00A452E3"/>
    <w:rsid w:val="00A453E5"/>
    <w:rsid w:val="00A455DC"/>
    <w:rsid w:val="00A45D14"/>
    <w:rsid w:val="00A45DF4"/>
    <w:rsid w:val="00A45F33"/>
    <w:rsid w:val="00A4649A"/>
    <w:rsid w:val="00A469BF"/>
    <w:rsid w:val="00A50766"/>
    <w:rsid w:val="00A50816"/>
    <w:rsid w:val="00A50A05"/>
    <w:rsid w:val="00A50E45"/>
    <w:rsid w:val="00A5105D"/>
    <w:rsid w:val="00A518DF"/>
    <w:rsid w:val="00A51A11"/>
    <w:rsid w:val="00A51AB5"/>
    <w:rsid w:val="00A51AB6"/>
    <w:rsid w:val="00A52109"/>
    <w:rsid w:val="00A522E1"/>
    <w:rsid w:val="00A525B2"/>
    <w:rsid w:val="00A5274F"/>
    <w:rsid w:val="00A528C8"/>
    <w:rsid w:val="00A52AB3"/>
    <w:rsid w:val="00A53490"/>
    <w:rsid w:val="00A539B2"/>
    <w:rsid w:val="00A541A7"/>
    <w:rsid w:val="00A545CC"/>
    <w:rsid w:val="00A545FC"/>
    <w:rsid w:val="00A55281"/>
    <w:rsid w:val="00A552FB"/>
    <w:rsid w:val="00A556A4"/>
    <w:rsid w:val="00A559AA"/>
    <w:rsid w:val="00A559D2"/>
    <w:rsid w:val="00A559F7"/>
    <w:rsid w:val="00A562A0"/>
    <w:rsid w:val="00A56530"/>
    <w:rsid w:val="00A56592"/>
    <w:rsid w:val="00A56752"/>
    <w:rsid w:val="00A56803"/>
    <w:rsid w:val="00A568E6"/>
    <w:rsid w:val="00A57567"/>
    <w:rsid w:val="00A60725"/>
    <w:rsid w:val="00A60C80"/>
    <w:rsid w:val="00A610CB"/>
    <w:rsid w:val="00A61EFF"/>
    <w:rsid w:val="00A6299A"/>
    <w:rsid w:val="00A62FD0"/>
    <w:rsid w:val="00A630F8"/>
    <w:rsid w:val="00A6311F"/>
    <w:rsid w:val="00A635F3"/>
    <w:rsid w:val="00A638B9"/>
    <w:rsid w:val="00A63E3B"/>
    <w:rsid w:val="00A63E4E"/>
    <w:rsid w:val="00A6460D"/>
    <w:rsid w:val="00A65965"/>
    <w:rsid w:val="00A65B8F"/>
    <w:rsid w:val="00A65F41"/>
    <w:rsid w:val="00A6699C"/>
    <w:rsid w:val="00A66A80"/>
    <w:rsid w:val="00A66B54"/>
    <w:rsid w:val="00A672DD"/>
    <w:rsid w:val="00A674A1"/>
    <w:rsid w:val="00A67A05"/>
    <w:rsid w:val="00A67E3F"/>
    <w:rsid w:val="00A70295"/>
    <w:rsid w:val="00A70494"/>
    <w:rsid w:val="00A705CB"/>
    <w:rsid w:val="00A70834"/>
    <w:rsid w:val="00A70A73"/>
    <w:rsid w:val="00A71E21"/>
    <w:rsid w:val="00A7212E"/>
    <w:rsid w:val="00A722A6"/>
    <w:rsid w:val="00A729FD"/>
    <w:rsid w:val="00A73D44"/>
    <w:rsid w:val="00A73DD4"/>
    <w:rsid w:val="00A73E85"/>
    <w:rsid w:val="00A74461"/>
    <w:rsid w:val="00A747A8"/>
    <w:rsid w:val="00A74D59"/>
    <w:rsid w:val="00A755BF"/>
    <w:rsid w:val="00A761BD"/>
    <w:rsid w:val="00A7668B"/>
    <w:rsid w:val="00A766D3"/>
    <w:rsid w:val="00A76FAF"/>
    <w:rsid w:val="00A77516"/>
    <w:rsid w:val="00A77C39"/>
    <w:rsid w:val="00A81995"/>
    <w:rsid w:val="00A81BE2"/>
    <w:rsid w:val="00A821CB"/>
    <w:rsid w:val="00A8286D"/>
    <w:rsid w:val="00A82AAF"/>
    <w:rsid w:val="00A82C17"/>
    <w:rsid w:val="00A82C7B"/>
    <w:rsid w:val="00A83234"/>
    <w:rsid w:val="00A84006"/>
    <w:rsid w:val="00A84032"/>
    <w:rsid w:val="00A841A8"/>
    <w:rsid w:val="00A84590"/>
    <w:rsid w:val="00A8499E"/>
    <w:rsid w:val="00A849AB"/>
    <w:rsid w:val="00A84FFA"/>
    <w:rsid w:val="00A852C0"/>
    <w:rsid w:val="00A855EC"/>
    <w:rsid w:val="00A856BE"/>
    <w:rsid w:val="00A8589C"/>
    <w:rsid w:val="00A85E0E"/>
    <w:rsid w:val="00A85E85"/>
    <w:rsid w:val="00A85EF1"/>
    <w:rsid w:val="00A86532"/>
    <w:rsid w:val="00A86BAC"/>
    <w:rsid w:val="00A86BE9"/>
    <w:rsid w:val="00A86C1B"/>
    <w:rsid w:val="00A86DD7"/>
    <w:rsid w:val="00A87286"/>
    <w:rsid w:val="00A87C7A"/>
    <w:rsid w:val="00A9012A"/>
    <w:rsid w:val="00A90552"/>
    <w:rsid w:val="00A908E4"/>
    <w:rsid w:val="00A9093E"/>
    <w:rsid w:val="00A90AB5"/>
    <w:rsid w:val="00A90F2E"/>
    <w:rsid w:val="00A91037"/>
    <w:rsid w:val="00A911C0"/>
    <w:rsid w:val="00A91A28"/>
    <w:rsid w:val="00A92723"/>
    <w:rsid w:val="00A927B8"/>
    <w:rsid w:val="00A92A0D"/>
    <w:rsid w:val="00A92B28"/>
    <w:rsid w:val="00A92C7A"/>
    <w:rsid w:val="00A92D48"/>
    <w:rsid w:val="00A92EA7"/>
    <w:rsid w:val="00A93B63"/>
    <w:rsid w:val="00A942F0"/>
    <w:rsid w:val="00A945CE"/>
    <w:rsid w:val="00A94778"/>
    <w:rsid w:val="00A94CEA"/>
    <w:rsid w:val="00A95063"/>
    <w:rsid w:val="00A951A0"/>
    <w:rsid w:val="00A954BA"/>
    <w:rsid w:val="00A95584"/>
    <w:rsid w:val="00A95BC6"/>
    <w:rsid w:val="00A95E58"/>
    <w:rsid w:val="00A967C0"/>
    <w:rsid w:val="00A96F7F"/>
    <w:rsid w:val="00A971A8"/>
    <w:rsid w:val="00A975EC"/>
    <w:rsid w:val="00A97CAC"/>
    <w:rsid w:val="00AA0875"/>
    <w:rsid w:val="00AA0A9E"/>
    <w:rsid w:val="00AA0E9C"/>
    <w:rsid w:val="00AA12D0"/>
    <w:rsid w:val="00AA12EC"/>
    <w:rsid w:val="00AA17A0"/>
    <w:rsid w:val="00AA1C2F"/>
    <w:rsid w:val="00AA2000"/>
    <w:rsid w:val="00AA22D9"/>
    <w:rsid w:val="00AA2B0F"/>
    <w:rsid w:val="00AA2E68"/>
    <w:rsid w:val="00AA3760"/>
    <w:rsid w:val="00AA3BF1"/>
    <w:rsid w:val="00AA3CA3"/>
    <w:rsid w:val="00AA40E7"/>
    <w:rsid w:val="00AA44ED"/>
    <w:rsid w:val="00AA475A"/>
    <w:rsid w:val="00AA4FB7"/>
    <w:rsid w:val="00AA5791"/>
    <w:rsid w:val="00AA5CF2"/>
    <w:rsid w:val="00AA6C55"/>
    <w:rsid w:val="00AA7451"/>
    <w:rsid w:val="00AA7720"/>
    <w:rsid w:val="00AA7966"/>
    <w:rsid w:val="00AA7AA1"/>
    <w:rsid w:val="00AB01FB"/>
    <w:rsid w:val="00AB0A1A"/>
    <w:rsid w:val="00AB0E8F"/>
    <w:rsid w:val="00AB0F66"/>
    <w:rsid w:val="00AB0F6C"/>
    <w:rsid w:val="00AB103D"/>
    <w:rsid w:val="00AB1C0B"/>
    <w:rsid w:val="00AB1FB0"/>
    <w:rsid w:val="00AB3050"/>
    <w:rsid w:val="00AB4279"/>
    <w:rsid w:val="00AB458B"/>
    <w:rsid w:val="00AB48FB"/>
    <w:rsid w:val="00AB52C8"/>
    <w:rsid w:val="00AB552D"/>
    <w:rsid w:val="00AB58B0"/>
    <w:rsid w:val="00AB592A"/>
    <w:rsid w:val="00AB59E3"/>
    <w:rsid w:val="00AB5C23"/>
    <w:rsid w:val="00AB5D35"/>
    <w:rsid w:val="00AB62F4"/>
    <w:rsid w:val="00AB6616"/>
    <w:rsid w:val="00AB68EA"/>
    <w:rsid w:val="00AB6CAD"/>
    <w:rsid w:val="00AB6EFF"/>
    <w:rsid w:val="00AB700C"/>
    <w:rsid w:val="00AB7AC3"/>
    <w:rsid w:val="00AB7CD3"/>
    <w:rsid w:val="00AC016B"/>
    <w:rsid w:val="00AC084D"/>
    <w:rsid w:val="00AC09E6"/>
    <w:rsid w:val="00AC1002"/>
    <w:rsid w:val="00AC144D"/>
    <w:rsid w:val="00AC17BA"/>
    <w:rsid w:val="00AC1B6C"/>
    <w:rsid w:val="00AC2070"/>
    <w:rsid w:val="00AC218F"/>
    <w:rsid w:val="00AC25B4"/>
    <w:rsid w:val="00AC27E6"/>
    <w:rsid w:val="00AC289E"/>
    <w:rsid w:val="00AC2A2C"/>
    <w:rsid w:val="00AC2EC9"/>
    <w:rsid w:val="00AC32D6"/>
    <w:rsid w:val="00AC3FBD"/>
    <w:rsid w:val="00AC4188"/>
    <w:rsid w:val="00AC43A9"/>
    <w:rsid w:val="00AC49D1"/>
    <w:rsid w:val="00AC4F44"/>
    <w:rsid w:val="00AC51D2"/>
    <w:rsid w:val="00AC51DF"/>
    <w:rsid w:val="00AC5673"/>
    <w:rsid w:val="00AC59E4"/>
    <w:rsid w:val="00AC5B38"/>
    <w:rsid w:val="00AC5F1A"/>
    <w:rsid w:val="00AC65AA"/>
    <w:rsid w:val="00AC6B00"/>
    <w:rsid w:val="00AC6D94"/>
    <w:rsid w:val="00AC6E79"/>
    <w:rsid w:val="00AC6FD4"/>
    <w:rsid w:val="00AD0086"/>
    <w:rsid w:val="00AD02EB"/>
    <w:rsid w:val="00AD080A"/>
    <w:rsid w:val="00AD0AF9"/>
    <w:rsid w:val="00AD0C61"/>
    <w:rsid w:val="00AD1499"/>
    <w:rsid w:val="00AD1665"/>
    <w:rsid w:val="00AD1A1A"/>
    <w:rsid w:val="00AD1BD5"/>
    <w:rsid w:val="00AD1ED8"/>
    <w:rsid w:val="00AD1F36"/>
    <w:rsid w:val="00AD21AD"/>
    <w:rsid w:val="00AD2AE7"/>
    <w:rsid w:val="00AD2F41"/>
    <w:rsid w:val="00AD3974"/>
    <w:rsid w:val="00AD3A56"/>
    <w:rsid w:val="00AD3D70"/>
    <w:rsid w:val="00AD3E88"/>
    <w:rsid w:val="00AD442F"/>
    <w:rsid w:val="00AD4630"/>
    <w:rsid w:val="00AD573E"/>
    <w:rsid w:val="00AD5D49"/>
    <w:rsid w:val="00AD5E35"/>
    <w:rsid w:val="00AD5F7D"/>
    <w:rsid w:val="00AD6213"/>
    <w:rsid w:val="00AD67B8"/>
    <w:rsid w:val="00AD6A1B"/>
    <w:rsid w:val="00AD7138"/>
    <w:rsid w:val="00AD756D"/>
    <w:rsid w:val="00AD7FC0"/>
    <w:rsid w:val="00AE03F2"/>
    <w:rsid w:val="00AE0AAC"/>
    <w:rsid w:val="00AE0E46"/>
    <w:rsid w:val="00AE1646"/>
    <w:rsid w:val="00AE22D9"/>
    <w:rsid w:val="00AE2565"/>
    <w:rsid w:val="00AE3296"/>
    <w:rsid w:val="00AE395D"/>
    <w:rsid w:val="00AE3AAD"/>
    <w:rsid w:val="00AE3EC1"/>
    <w:rsid w:val="00AE4671"/>
    <w:rsid w:val="00AE4BE8"/>
    <w:rsid w:val="00AE4FFB"/>
    <w:rsid w:val="00AE53E3"/>
    <w:rsid w:val="00AE6241"/>
    <w:rsid w:val="00AE7033"/>
    <w:rsid w:val="00AE780B"/>
    <w:rsid w:val="00AE7819"/>
    <w:rsid w:val="00AE7A80"/>
    <w:rsid w:val="00AE7E49"/>
    <w:rsid w:val="00AF0260"/>
    <w:rsid w:val="00AF02E2"/>
    <w:rsid w:val="00AF0A3E"/>
    <w:rsid w:val="00AF165A"/>
    <w:rsid w:val="00AF238D"/>
    <w:rsid w:val="00AF256D"/>
    <w:rsid w:val="00AF26F9"/>
    <w:rsid w:val="00AF2D62"/>
    <w:rsid w:val="00AF2EBC"/>
    <w:rsid w:val="00AF3109"/>
    <w:rsid w:val="00AF3516"/>
    <w:rsid w:val="00AF367B"/>
    <w:rsid w:val="00AF3D48"/>
    <w:rsid w:val="00AF4006"/>
    <w:rsid w:val="00AF4717"/>
    <w:rsid w:val="00AF4996"/>
    <w:rsid w:val="00AF58AC"/>
    <w:rsid w:val="00AF62C5"/>
    <w:rsid w:val="00AF6613"/>
    <w:rsid w:val="00AF682C"/>
    <w:rsid w:val="00AF687B"/>
    <w:rsid w:val="00AF6A1B"/>
    <w:rsid w:val="00AF6C81"/>
    <w:rsid w:val="00AF70A4"/>
    <w:rsid w:val="00AF73D4"/>
    <w:rsid w:val="00AF73E6"/>
    <w:rsid w:val="00AF763E"/>
    <w:rsid w:val="00AF7D14"/>
    <w:rsid w:val="00AF7EB1"/>
    <w:rsid w:val="00B00195"/>
    <w:rsid w:val="00B00667"/>
    <w:rsid w:val="00B006ED"/>
    <w:rsid w:val="00B00857"/>
    <w:rsid w:val="00B00E7F"/>
    <w:rsid w:val="00B017BB"/>
    <w:rsid w:val="00B01BEF"/>
    <w:rsid w:val="00B01D91"/>
    <w:rsid w:val="00B027DB"/>
    <w:rsid w:val="00B0295C"/>
    <w:rsid w:val="00B03105"/>
    <w:rsid w:val="00B04104"/>
    <w:rsid w:val="00B04347"/>
    <w:rsid w:val="00B04350"/>
    <w:rsid w:val="00B044C2"/>
    <w:rsid w:val="00B0493D"/>
    <w:rsid w:val="00B0597F"/>
    <w:rsid w:val="00B05B10"/>
    <w:rsid w:val="00B05B8A"/>
    <w:rsid w:val="00B05FBE"/>
    <w:rsid w:val="00B06AF8"/>
    <w:rsid w:val="00B06E0F"/>
    <w:rsid w:val="00B06F53"/>
    <w:rsid w:val="00B07656"/>
    <w:rsid w:val="00B102FA"/>
    <w:rsid w:val="00B10B02"/>
    <w:rsid w:val="00B10DEB"/>
    <w:rsid w:val="00B10F4D"/>
    <w:rsid w:val="00B11812"/>
    <w:rsid w:val="00B1199B"/>
    <w:rsid w:val="00B11AB0"/>
    <w:rsid w:val="00B11BA9"/>
    <w:rsid w:val="00B11BE9"/>
    <w:rsid w:val="00B12319"/>
    <w:rsid w:val="00B12B3D"/>
    <w:rsid w:val="00B12CD2"/>
    <w:rsid w:val="00B12D6E"/>
    <w:rsid w:val="00B1341D"/>
    <w:rsid w:val="00B1347A"/>
    <w:rsid w:val="00B13518"/>
    <w:rsid w:val="00B13D58"/>
    <w:rsid w:val="00B1465A"/>
    <w:rsid w:val="00B14780"/>
    <w:rsid w:val="00B149CE"/>
    <w:rsid w:val="00B14A1D"/>
    <w:rsid w:val="00B14C03"/>
    <w:rsid w:val="00B1517B"/>
    <w:rsid w:val="00B15A3C"/>
    <w:rsid w:val="00B15FD9"/>
    <w:rsid w:val="00B16989"/>
    <w:rsid w:val="00B16CB4"/>
    <w:rsid w:val="00B1731A"/>
    <w:rsid w:val="00B1777E"/>
    <w:rsid w:val="00B179F9"/>
    <w:rsid w:val="00B17B90"/>
    <w:rsid w:val="00B17EF8"/>
    <w:rsid w:val="00B20703"/>
    <w:rsid w:val="00B21207"/>
    <w:rsid w:val="00B22312"/>
    <w:rsid w:val="00B2264A"/>
    <w:rsid w:val="00B227C2"/>
    <w:rsid w:val="00B2287C"/>
    <w:rsid w:val="00B228F1"/>
    <w:rsid w:val="00B22F38"/>
    <w:rsid w:val="00B22FC8"/>
    <w:rsid w:val="00B23451"/>
    <w:rsid w:val="00B23584"/>
    <w:rsid w:val="00B2397D"/>
    <w:rsid w:val="00B239A2"/>
    <w:rsid w:val="00B239C9"/>
    <w:rsid w:val="00B23C8F"/>
    <w:rsid w:val="00B2401A"/>
    <w:rsid w:val="00B2493C"/>
    <w:rsid w:val="00B2495D"/>
    <w:rsid w:val="00B24DBB"/>
    <w:rsid w:val="00B25578"/>
    <w:rsid w:val="00B255A8"/>
    <w:rsid w:val="00B25EE4"/>
    <w:rsid w:val="00B26576"/>
    <w:rsid w:val="00B265C9"/>
    <w:rsid w:val="00B269C3"/>
    <w:rsid w:val="00B26CC8"/>
    <w:rsid w:val="00B2720C"/>
    <w:rsid w:val="00B27FA1"/>
    <w:rsid w:val="00B302A9"/>
    <w:rsid w:val="00B302CA"/>
    <w:rsid w:val="00B30761"/>
    <w:rsid w:val="00B30C10"/>
    <w:rsid w:val="00B30DE6"/>
    <w:rsid w:val="00B30E31"/>
    <w:rsid w:val="00B317D8"/>
    <w:rsid w:val="00B31BCA"/>
    <w:rsid w:val="00B31E97"/>
    <w:rsid w:val="00B322C9"/>
    <w:rsid w:val="00B322F5"/>
    <w:rsid w:val="00B32307"/>
    <w:rsid w:val="00B32680"/>
    <w:rsid w:val="00B329F2"/>
    <w:rsid w:val="00B32B7F"/>
    <w:rsid w:val="00B32D71"/>
    <w:rsid w:val="00B33072"/>
    <w:rsid w:val="00B330DB"/>
    <w:rsid w:val="00B33DB9"/>
    <w:rsid w:val="00B340F4"/>
    <w:rsid w:val="00B34E13"/>
    <w:rsid w:val="00B35255"/>
    <w:rsid w:val="00B35824"/>
    <w:rsid w:val="00B35D32"/>
    <w:rsid w:val="00B35DE7"/>
    <w:rsid w:val="00B3601B"/>
    <w:rsid w:val="00B36327"/>
    <w:rsid w:val="00B36AD2"/>
    <w:rsid w:val="00B3703F"/>
    <w:rsid w:val="00B370CC"/>
    <w:rsid w:val="00B37294"/>
    <w:rsid w:val="00B374CC"/>
    <w:rsid w:val="00B37790"/>
    <w:rsid w:val="00B378C0"/>
    <w:rsid w:val="00B4022D"/>
    <w:rsid w:val="00B40906"/>
    <w:rsid w:val="00B41294"/>
    <w:rsid w:val="00B4156A"/>
    <w:rsid w:val="00B415D8"/>
    <w:rsid w:val="00B424A9"/>
    <w:rsid w:val="00B42AEC"/>
    <w:rsid w:val="00B42D23"/>
    <w:rsid w:val="00B42DEF"/>
    <w:rsid w:val="00B43E90"/>
    <w:rsid w:val="00B43FA3"/>
    <w:rsid w:val="00B448B1"/>
    <w:rsid w:val="00B44B28"/>
    <w:rsid w:val="00B44FBF"/>
    <w:rsid w:val="00B451CB"/>
    <w:rsid w:val="00B452F8"/>
    <w:rsid w:val="00B45520"/>
    <w:rsid w:val="00B4560D"/>
    <w:rsid w:val="00B45BD8"/>
    <w:rsid w:val="00B45C87"/>
    <w:rsid w:val="00B45ECE"/>
    <w:rsid w:val="00B4643A"/>
    <w:rsid w:val="00B46445"/>
    <w:rsid w:val="00B464FD"/>
    <w:rsid w:val="00B46921"/>
    <w:rsid w:val="00B47248"/>
    <w:rsid w:val="00B47D96"/>
    <w:rsid w:val="00B500BA"/>
    <w:rsid w:val="00B50217"/>
    <w:rsid w:val="00B504FC"/>
    <w:rsid w:val="00B50609"/>
    <w:rsid w:val="00B50760"/>
    <w:rsid w:val="00B50B91"/>
    <w:rsid w:val="00B50C58"/>
    <w:rsid w:val="00B50D2D"/>
    <w:rsid w:val="00B511D0"/>
    <w:rsid w:val="00B5144A"/>
    <w:rsid w:val="00B5216C"/>
    <w:rsid w:val="00B52E6A"/>
    <w:rsid w:val="00B5318C"/>
    <w:rsid w:val="00B53311"/>
    <w:rsid w:val="00B5337B"/>
    <w:rsid w:val="00B53F1F"/>
    <w:rsid w:val="00B5442F"/>
    <w:rsid w:val="00B546AF"/>
    <w:rsid w:val="00B54955"/>
    <w:rsid w:val="00B54BD3"/>
    <w:rsid w:val="00B54D1E"/>
    <w:rsid w:val="00B550C8"/>
    <w:rsid w:val="00B550F7"/>
    <w:rsid w:val="00B55320"/>
    <w:rsid w:val="00B555A5"/>
    <w:rsid w:val="00B558F4"/>
    <w:rsid w:val="00B55BE4"/>
    <w:rsid w:val="00B55F8E"/>
    <w:rsid w:val="00B56128"/>
    <w:rsid w:val="00B56199"/>
    <w:rsid w:val="00B562C2"/>
    <w:rsid w:val="00B5662B"/>
    <w:rsid w:val="00B57336"/>
    <w:rsid w:val="00B57698"/>
    <w:rsid w:val="00B579F6"/>
    <w:rsid w:val="00B57D4B"/>
    <w:rsid w:val="00B60E6C"/>
    <w:rsid w:val="00B60EB5"/>
    <w:rsid w:val="00B6178E"/>
    <w:rsid w:val="00B619B7"/>
    <w:rsid w:val="00B61DBC"/>
    <w:rsid w:val="00B61F25"/>
    <w:rsid w:val="00B620B8"/>
    <w:rsid w:val="00B6273D"/>
    <w:rsid w:val="00B639B8"/>
    <w:rsid w:val="00B639EF"/>
    <w:rsid w:val="00B63C74"/>
    <w:rsid w:val="00B63CC7"/>
    <w:rsid w:val="00B646B9"/>
    <w:rsid w:val="00B646D4"/>
    <w:rsid w:val="00B646FF"/>
    <w:rsid w:val="00B64CD0"/>
    <w:rsid w:val="00B64D80"/>
    <w:rsid w:val="00B64F7B"/>
    <w:rsid w:val="00B64F9C"/>
    <w:rsid w:val="00B6520B"/>
    <w:rsid w:val="00B65288"/>
    <w:rsid w:val="00B652C2"/>
    <w:rsid w:val="00B657B1"/>
    <w:rsid w:val="00B66212"/>
    <w:rsid w:val="00B664A9"/>
    <w:rsid w:val="00B665E7"/>
    <w:rsid w:val="00B666AE"/>
    <w:rsid w:val="00B66D46"/>
    <w:rsid w:val="00B66D67"/>
    <w:rsid w:val="00B66F4D"/>
    <w:rsid w:val="00B66FDE"/>
    <w:rsid w:val="00B6710C"/>
    <w:rsid w:val="00B6727F"/>
    <w:rsid w:val="00B67ED4"/>
    <w:rsid w:val="00B700B7"/>
    <w:rsid w:val="00B702E2"/>
    <w:rsid w:val="00B705C1"/>
    <w:rsid w:val="00B70678"/>
    <w:rsid w:val="00B70A16"/>
    <w:rsid w:val="00B70AEA"/>
    <w:rsid w:val="00B70B54"/>
    <w:rsid w:val="00B71351"/>
    <w:rsid w:val="00B7142C"/>
    <w:rsid w:val="00B71564"/>
    <w:rsid w:val="00B718D6"/>
    <w:rsid w:val="00B71DC7"/>
    <w:rsid w:val="00B72281"/>
    <w:rsid w:val="00B72522"/>
    <w:rsid w:val="00B72AB1"/>
    <w:rsid w:val="00B72B24"/>
    <w:rsid w:val="00B72F49"/>
    <w:rsid w:val="00B73182"/>
    <w:rsid w:val="00B73908"/>
    <w:rsid w:val="00B73EF5"/>
    <w:rsid w:val="00B73FF6"/>
    <w:rsid w:val="00B763ED"/>
    <w:rsid w:val="00B766A5"/>
    <w:rsid w:val="00B767DF"/>
    <w:rsid w:val="00B76B38"/>
    <w:rsid w:val="00B76BB4"/>
    <w:rsid w:val="00B76D19"/>
    <w:rsid w:val="00B77935"/>
    <w:rsid w:val="00B8094F"/>
    <w:rsid w:val="00B81003"/>
    <w:rsid w:val="00B81142"/>
    <w:rsid w:val="00B8180F"/>
    <w:rsid w:val="00B81EAC"/>
    <w:rsid w:val="00B82C6E"/>
    <w:rsid w:val="00B82CE0"/>
    <w:rsid w:val="00B82EFA"/>
    <w:rsid w:val="00B83469"/>
    <w:rsid w:val="00B8377F"/>
    <w:rsid w:val="00B84284"/>
    <w:rsid w:val="00B84872"/>
    <w:rsid w:val="00B85444"/>
    <w:rsid w:val="00B861A7"/>
    <w:rsid w:val="00B868E2"/>
    <w:rsid w:val="00B869A6"/>
    <w:rsid w:val="00B870D5"/>
    <w:rsid w:val="00B87171"/>
    <w:rsid w:val="00B872C3"/>
    <w:rsid w:val="00B87956"/>
    <w:rsid w:val="00B879E9"/>
    <w:rsid w:val="00B87E2B"/>
    <w:rsid w:val="00B90D05"/>
    <w:rsid w:val="00B91469"/>
    <w:rsid w:val="00B91705"/>
    <w:rsid w:val="00B91B2E"/>
    <w:rsid w:val="00B92E8F"/>
    <w:rsid w:val="00B9340F"/>
    <w:rsid w:val="00B9370A"/>
    <w:rsid w:val="00B93DF9"/>
    <w:rsid w:val="00B945B0"/>
    <w:rsid w:val="00B95295"/>
    <w:rsid w:val="00B958D2"/>
    <w:rsid w:val="00B95A9B"/>
    <w:rsid w:val="00B95CBD"/>
    <w:rsid w:val="00B964E2"/>
    <w:rsid w:val="00B97B0B"/>
    <w:rsid w:val="00BA0018"/>
    <w:rsid w:val="00BA038E"/>
    <w:rsid w:val="00BA0653"/>
    <w:rsid w:val="00BA0997"/>
    <w:rsid w:val="00BA0A97"/>
    <w:rsid w:val="00BA0FF2"/>
    <w:rsid w:val="00BA109B"/>
    <w:rsid w:val="00BA188B"/>
    <w:rsid w:val="00BA2298"/>
    <w:rsid w:val="00BA2571"/>
    <w:rsid w:val="00BA263F"/>
    <w:rsid w:val="00BA277C"/>
    <w:rsid w:val="00BA2914"/>
    <w:rsid w:val="00BA2EF0"/>
    <w:rsid w:val="00BA2F16"/>
    <w:rsid w:val="00BA37BC"/>
    <w:rsid w:val="00BA3824"/>
    <w:rsid w:val="00BA3D71"/>
    <w:rsid w:val="00BA4163"/>
    <w:rsid w:val="00BA48CC"/>
    <w:rsid w:val="00BA4EAC"/>
    <w:rsid w:val="00BA506A"/>
    <w:rsid w:val="00BA5233"/>
    <w:rsid w:val="00BA5614"/>
    <w:rsid w:val="00BA579B"/>
    <w:rsid w:val="00BA5BC9"/>
    <w:rsid w:val="00BA5C70"/>
    <w:rsid w:val="00BA5F01"/>
    <w:rsid w:val="00BA6550"/>
    <w:rsid w:val="00BA65A4"/>
    <w:rsid w:val="00BA699B"/>
    <w:rsid w:val="00BB0672"/>
    <w:rsid w:val="00BB0704"/>
    <w:rsid w:val="00BB0B50"/>
    <w:rsid w:val="00BB0F87"/>
    <w:rsid w:val="00BB1382"/>
    <w:rsid w:val="00BB141B"/>
    <w:rsid w:val="00BB23AC"/>
    <w:rsid w:val="00BB2ABE"/>
    <w:rsid w:val="00BB2DC8"/>
    <w:rsid w:val="00BB32AE"/>
    <w:rsid w:val="00BB32E1"/>
    <w:rsid w:val="00BB342E"/>
    <w:rsid w:val="00BB382A"/>
    <w:rsid w:val="00BB392B"/>
    <w:rsid w:val="00BB3B0C"/>
    <w:rsid w:val="00BB3CA0"/>
    <w:rsid w:val="00BB4977"/>
    <w:rsid w:val="00BB4D2A"/>
    <w:rsid w:val="00BB5522"/>
    <w:rsid w:val="00BB614C"/>
    <w:rsid w:val="00BB61EB"/>
    <w:rsid w:val="00BB6A9F"/>
    <w:rsid w:val="00BB6AE7"/>
    <w:rsid w:val="00BB6BC0"/>
    <w:rsid w:val="00BB7133"/>
    <w:rsid w:val="00BB734A"/>
    <w:rsid w:val="00BB7E69"/>
    <w:rsid w:val="00BC0210"/>
    <w:rsid w:val="00BC0523"/>
    <w:rsid w:val="00BC057B"/>
    <w:rsid w:val="00BC0B86"/>
    <w:rsid w:val="00BC0BF1"/>
    <w:rsid w:val="00BC14B2"/>
    <w:rsid w:val="00BC2665"/>
    <w:rsid w:val="00BC2F42"/>
    <w:rsid w:val="00BC398A"/>
    <w:rsid w:val="00BC3DBA"/>
    <w:rsid w:val="00BC3FD1"/>
    <w:rsid w:val="00BC3FF2"/>
    <w:rsid w:val="00BC45B7"/>
    <w:rsid w:val="00BC46CC"/>
    <w:rsid w:val="00BC4A17"/>
    <w:rsid w:val="00BC508B"/>
    <w:rsid w:val="00BC5419"/>
    <w:rsid w:val="00BC5720"/>
    <w:rsid w:val="00BC68F1"/>
    <w:rsid w:val="00BC6D5E"/>
    <w:rsid w:val="00BC78B9"/>
    <w:rsid w:val="00BD03C4"/>
    <w:rsid w:val="00BD0A63"/>
    <w:rsid w:val="00BD0D25"/>
    <w:rsid w:val="00BD1017"/>
    <w:rsid w:val="00BD1369"/>
    <w:rsid w:val="00BD15E9"/>
    <w:rsid w:val="00BD1B38"/>
    <w:rsid w:val="00BD1BA1"/>
    <w:rsid w:val="00BD1BCC"/>
    <w:rsid w:val="00BD22F8"/>
    <w:rsid w:val="00BD2C95"/>
    <w:rsid w:val="00BD2E29"/>
    <w:rsid w:val="00BD302B"/>
    <w:rsid w:val="00BD3166"/>
    <w:rsid w:val="00BD3977"/>
    <w:rsid w:val="00BD3EE5"/>
    <w:rsid w:val="00BD493F"/>
    <w:rsid w:val="00BD4A9D"/>
    <w:rsid w:val="00BD4E1B"/>
    <w:rsid w:val="00BD4F3F"/>
    <w:rsid w:val="00BD528E"/>
    <w:rsid w:val="00BD53F5"/>
    <w:rsid w:val="00BD5BE7"/>
    <w:rsid w:val="00BD5FEE"/>
    <w:rsid w:val="00BD6204"/>
    <w:rsid w:val="00BD62AB"/>
    <w:rsid w:val="00BD699D"/>
    <w:rsid w:val="00BD69D9"/>
    <w:rsid w:val="00BD7934"/>
    <w:rsid w:val="00BD7AAE"/>
    <w:rsid w:val="00BD7BAD"/>
    <w:rsid w:val="00BE0183"/>
    <w:rsid w:val="00BE0861"/>
    <w:rsid w:val="00BE0A29"/>
    <w:rsid w:val="00BE0AF4"/>
    <w:rsid w:val="00BE0CC9"/>
    <w:rsid w:val="00BE149B"/>
    <w:rsid w:val="00BE16F5"/>
    <w:rsid w:val="00BE1FC9"/>
    <w:rsid w:val="00BE2864"/>
    <w:rsid w:val="00BE2AC1"/>
    <w:rsid w:val="00BE2E38"/>
    <w:rsid w:val="00BE2EF0"/>
    <w:rsid w:val="00BE3156"/>
    <w:rsid w:val="00BE42C0"/>
    <w:rsid w:val="00BE48AF"/>
    <w:rsid w:val="00BE4B58"/>
    <w:rsid w:val="00BE554B"/>
    <w:rsid w:val="00BE6A68"/>
    <w:rsid w:val="00BE6A7D"/>
    <w:rsid w:val="00BE6E9C"/>
    <w:rsid w:val="00BE7333"/>
    <w:rsid w:val="00BE7584"/>
    <w:rsid w:val="00BE7982"/>
    <w:rsid w:val="00BE799D"/>
    <w:rsid w:val="00BE7D6D"/>
    <w:rsid w:val="00BF0A30"/>
    <w:rsid w:val="00BF136A"/>
    <w:rsid w:val="00BF1678"/>
    <w:rsid w:val="00BF1BC6"/>
    <w:rsid w:val="00BF23EA"/>
    <w:rsid w:val="00BF2463"/>
    <w:rsid w:val="00BF247A"/>
    <w:rsid w:val="00BF24BD"/>
    <w:rsid w:val="00BF285E"/>
    <w:rsid w:val="00BF2B94"/>
    <w:rsid w:val="00BF2E15"/>
    <w:rsid w:val="00BF2EA5"/>
    <w:rsid w:val="00BF3EAD"/>
    <w:rsid w:val="00BF3F15"/>
    <w:rsid w:val="00BF420C"/>
    <w:rsid w:val="00BF43D4"/>
    <w:rsid w:val="00BF4591"/>
    <w:rsid w:val="00BF4A08"/>
    <w:rsid w:val="00BF4BA5"/>
    <w:rsid w:val="00BF4F1E"/>
    <w:rsid w:val="00BF4F9D"/>
    <w:rsid w:val="00BF5111"/>
    <w:rsid w:val="00BF532D"/>
    <w:rsid w:val="00BF5EDF"/>
    <w:rsid w:val="00BF5F3F"/>
    <w:rsid w:val="00BF5F4A"/>
    <w:rsid w:val="00BF62BB"/>
    <w:rsid w:val="00BF62EB"/>
    <w:rsid w:val="00BF64D2"/>
    <w:rsid w:val="00BF70E5"/>
    <w:rsid w:val="00BF7288"/>
    <w:rsid w:val="00C0017C"/>
    <w:rsid w:val="00C0039A"/>
    <w:rsid w:val="00C00FA4"/>
    <w:rsid w:val="00C01A8E"/>
    <w:rsid w:val="00C01AA5"/>
    <w:rsid w:val="00C021BB"/>
    <w:rsid w:val="00C024D4"/>
    <w:rsid w:val="00C02881"/>
    <w:rsid w:val="00C02F08"/>
    <w:rsid w:val="00C0362F"/>
    <w:rsid w:val="00C03F50"/>
    <w:rsid w:val="00C04184"/>
    <w:rsid w:val="00C04406"/>
    <w:rsid w:val="00C04DE0"/>
    <w:rsid w:val="00C059D4"/>
    <w:rsid w:val="00C05F53"/>
    <w:rsid w:val="00C061AA"/>
    <w:rsid w:val="00C06330"/>
    <w:rsid w:val="00C063EB"/>
    <w:rsid w:val="00C063FE"/>
    <w:rsid w:val="00C0670D"/>
    <w:rsid w:val="00C06B94"/>
    <w:rsid w:val="00C07C7D"/>
    <w:rsid w:val="00C07D1F"/>
    <w:rsid w:val="00C100F2"/>
    <w:rsid w:val="00C1015A"/>
    <w:rsid w:val="00C11A2C"/>
    <w:rsid w:val="00C11E17"/>
    <w:rsid w:val="00C11F4E"/>
    <w:rsid w:val="00C12810"/>
    <w:rsid w:val="00C12A86"/>
    <w:rsid w:val="00C1324E"/>
    <w:rsid w:val="00C1453F"/>
    <w:rsid w:val="00C1474F"/>
    <w:rsid w:val="00C14DF5"/>
    <w:rsid w:val="00C15C03"/>
    <w:rsid w:val="00C15CE2"/>
    <w:rsid w:val="00C162F1"/>
    <w:rsid w:val="00C1641C"/>
    <w:rsid w:val="00C16B25"/>
    <w:rsid w:val="00C17704"/>
    <w:rsid w:val="00C17C1D"/>
    <w:rsid w:val="00C17E04"/>
    <w:rsid w:val="00C20BDA"/>
    <w:rsid w:val="00C20C82"/>
    <w:rsid w:val="00C2127A"/>
    <w:rsid w:val="00C21314"/>
    <w:rsid w:val="00C21A83"/>
    <w:rsid w:val="00C22045"/>
    <w:rsid w:val="00C22223"/>
    <w:rsid w:val="00C22462"/>
    <w:rsid w:val="00C22FA4"/>
    <w:rsid w:val="00C22FE0"/>
    <w:rsid w:val="00C23145"/>
    <w:rsid w:val="00C23245"/>
    <w:rsid w:val="00C2353E"/>
    <w:rsid w:val="00C23546"/>
    <w:rsid w:val="00C237B9"/>
    <w:rsid w:val="00C23BC2"/>
    <w:rsid w:val="00C23C09"/>
    <w:rsid w:val="00C24C2F"/>
    <w:rsid w:val="00C24ED8"/>
    <w:rsid w:val="00C25CBF"/>
    <w:rsid w:val="00C26CF2"/>
    <w:rsid w:val="00C27235"/>
    <w:rsid w:val="00C27D73"/>
    <w:rsid w:val="00C3014F"/>
    <w:rsid w:val="00C304D4"/>
    <w:rsid w:val="00C3057C"/>
    <w:rsid w:val="00C30611"/>
    <w:rsid w:val="00C30790"/>
    <w:rsid w:val="00C309E5"/>
    <w:rsid w:val="00C30F4D"/>
    <w:rsid w:val="00C31164"/>
    <w:rsid w:val="00C311CE"/>
    <w:rsid w:val="00C31326"/>
    <w:rsid w:val="00C31BAD"/>
    <w:rsid w:val="00C31D19"/>
    <w:rsid w:val="00C31E08"/>
    <w:rsid w:val="00C31E39"/>
    <w:rsid w:val="00C31ECF"/>
    <w:rsid w:val="00C3204D"/>
    <w:rsid w:val="00C321A6"/>
    <w:rsid w:val="00C32474"/>
    <w:rsid w:val="00C326A2"/>
    <w:rsid w:val="00C3283E"/>
    <w:rsid w:val="00C329C3"/>
    <w:rsid w:val="00C33469"/>
    <w:rsid w:val="00C33598"/>
    <w:rsid w:val="00C33799"/>
    <w:rsid w:val="00C3384E"/>
    <w:rsid w:val="00C33997"/>
    <w:rsid w:val="00C33C91"/>
    <w:rsid w:val="00C33E9E"/>
    <w:rsid w:val="00C3425B"/>
    <w:rsid w:val="00C34496"/>
    <w:rsid w:val="00C34A5D"/>
    <w:rsid w:val="00C359A7"/>
    <w:rsid w:val="00C35FED"/>
    <w:rsid w:val="00C36A46"/>
    <w:rsid w:val="00C37101"/>
    <w:rsid w:val="00C37331"/>
    <w:rsid w:val="00C37B4D"/>
    <w:rsid w:val="00C37CCA"/>
    <w:rsid w:val="00C37F8D"/>
    <w:rsid w:val="00C40165"/>
    <w:rsid w:val="00C409A8"/>
    <w:rsid w:val="00C4115F"/>
    <w:rsid w:val="00C412F5"/>
    <w:rsid w:val="00C416DB"/>
    <w:rsid w:val="00C421F8"/>
    <w:rsid w:val="00C4280A"/>
    <w:rsid w:val="00C42B38"/>
    <w:rsid w:val="00C430E7"/>
    <w:rsid w:val="00C432E7"/>
    <w:rsid w:val="00C43880"/>
    <w:rsid w:val="00C43AF1"/>
    <w:rsid w:val="00C43CFC"/>
    <w:rsid w:val="00C43E24"/>
    <w:rsid w:val="00C43E41"/>
    <w:rsid w:val="00C4521D"/>
    <w:rsid w:val="00C452BF"/>
    <w:rsid w:val="00C45340"/>
    <w:rsid w:val="00C4598D"/>
    <w:rsid w:val="00C459B6"/>
    <w:rsid w:val="00C45B27"/>
    <w:rsid w:val="00C45BF3"/>
    <w:rsid w:val="00C45D3A"/>
    <w:rsid w:val="00C46A5D"/>
    <w:rsid w:val="00C4715A"/>
    <w:rsid w:val="00C4743C"/>
    <w:rsid w:val="00C5020D"/>
    <w:rsid w:val="00C50356"/>
    <w:rsid w:val="00C50A57"/>
    <w:rsid w:val="00C50BE6"/>
    <w:rsid w:val="00C514B6"/>
    <w:rsid w:val="00C51A4B"/>
    <w:rsid w:val="00C51F02"/>
    <w:rsid w:val="00C52072"/>
    <w:rsid w:val="00C52B43"/>
    <w:rsid w:val="00C53065"/>
    <w:rsid w:val="00C53400"/>
    <w:rsid w:val="00C537DC"/>
    <w:rsid w:val="00C5382D"/>
    <w:rsid w:val="00C53929"/>
    <w:rsid w:val="00C53E40"/>
    <w:rsid w:val="00C541FD"/>
    <w:rsid w:val="00C54D7C"/>
    <w:rsid w:val="00C54DE2"/>
    <w:rsid w:val="00C5500C"/>
    <w:rsid w:val="00C55319"/>
    <w:rsid w:val="00C5552D"/>
    <w:rsid w:val="00C56415"/>
    <w:rsid w:val="00C566D3"/>
    <w:rsid w:val="00C569C9"/>
    <w:rsid w:val="00C5717F"/>
    <w:rsid w:val="00C57193"/>
    <w:rsid w:val="00C576CF"/>
    <w:rsid w:val="00C577A8"/>
    <w:rsid w:val="00C579BB"/>
    <w:rsid w:val="00C57B08"/>
    <w:rsid w:val="00C60128"/>
    <w:rsid w:val="00C60AAE"/>
    <w:rsid w:val="00C60BD7"/>
    <w:rsid w:val="00C61075"/>
    <w:rsid w:val="00C61258"/>
    <w:rsid w:val="00C61306"/>
    <w:rsid w:val="00C61D1D"/>
    <w:rsid w:val="00C625A4"/>
    <w:rsid w:val="00C62F93"/>
    <w:rsid w:val="00C63485"/>
    <w:rsid w:val="00C64F45"/>
    <w:rsid w:val="00C65332"/>
    <w:rsid w:val="00C6536C"/>
    <w:rsid w:val="00C65CE6"/>
    <w:rsid w:val="00C65F29"/>
    <w:rsid w:val="00C66089"/>
    <w:rsid w:val="00C66CB2"/>
    <w:rsid w:val="00C67182"/>
    <w:rsid w:val="00C672B3"/>
    <w:rsid w:val="00C67D57"/>
    <w:rsid w:val="00C67FE9"/>
    <w:rsid w:val="00C717BC"/>
    <w:rsid w:val="00C71ABA"/>
    <w:rsid w:val="00C71C43"/>
    <w:rsid w:val="00C71DE2"/>
    <w:rsid w:val="00C72F9D"/>
    <w:rsid w:val="00C7305D"/>
    <w:rsid w:val="00C734BD"/>
    <w:rsid w:val="00C74192"/>
    <w:rsid w:val="00C74810"/>
    <w:rsid w:val="00C748D5"/>
    <w:rsid w:val="00C74DCC"/>
    <w:rsid w:val="00C74F1E"/>
    <w:rsid w:val="00C75584"/>
    <w:rsid w:val="00C761D0"/>
    <w:rsid w:val="00C771C0"/>
    <w:rsid w:val="00C7781A"/>
    <w:rsid w:val="00C77A37"/>
    <w:rsid w:val="00C77D6C"/>
    <w:rsid w:val="00C80570"/>
    <w:rsid w:val="00C8088D"/>
    <w:rsid w:val="00C80F82"/>
    <w:rsid w:val="00C81E49"/>
    <w:rsid w:val="00C81FD5"/>
    <w:rsid w:val="00C825A7"/>
    <w:rsid w:val="00C82782"/>
    <w:rsid w:val="00C838F6"/>
    <w:rsid w:val="00C8391A"/>
    <w:rsid w:val="00C84C2D"/>
    <w:rsid w:val="00C84EEC"/>
    <w:rsid w:val="00C85146"/>
    <w:rsid w:val="00C8543D"/>
    <w:rsid w:val="00C8579A"/>
    <w:rsid w:val="00C85E81"/>
    <w:rsid w:val="00C8629C"/>
    <w:rsid w:val="00C865C7"/>
    <w:rsid w:val="00C86A1E"/>
    <w:rsid w:val="00C86A6A"/>
    <w:rsid w:val="00C877FE"/>
    <w:rsid w:val="00C87B30"/>
    <w:rsid w:val="00C87C8D"/>
    <w:rsid w:val="00C9007E"/>
    <w:rsid w:val="00C903DE"/>
    <w:rsid w:val="00C904C1"/>
    <w:rsid w:val="00C904F0"/>
    <w:rsid w:val="00C90800"/>
    <w:rsid w:val="00C911D6"/>
    <w:rsid w:val="00C912F6"/>
    <w:rsid w:val="00C91556"/>
    <w:rsid w:val="00C91EAB"/>
    <w:rsid w:val="00C92261"/>
    <w:rsid w:val="00C92866"/>
    <w:rsid w:val="00C92BA0"/>
    <w:rsid w:val="00C92CD6"/>
    <w:rsid w:val="00C931E7"/>
    <w:rsid w:val="00C9339D"/>
    <w:rsid w:val="00C93469"/>
    <w:rsid w:val="00C93AA1"/>
    <w:rsid w:val="00C93BB1"/>
    <w:rsid w:val="00C93D6A"/>
    <w:rsid w:val="00C93E50"/>
    <w:rsid w:val="00C943A2"/>
    <w:rsid w:val="00C94B5B"/>
    <w:rsid w:val="00C94CAF"/>
    <w:rsid w:val="00C956EE"/>
    <w:rsid w:val="00C95AF1"/>
    <w:rsid w:val="00C95E74"/>
    <w:rsid w:val="00C95F78"/>
    <w:rsid w:val="00C970FD"/>
    <w:rsid w:val="00C971A1"/>
    <w:rsid w:val="00C978B5"/>
    <w:rsid w:val="00C9796B"/>
    <w:rsid w:val="00C97D7D"/>
    <w:rsid w:val="00C97E48"/>
    <w:rsid w:val="00C97F75"/>
    <w:rsid w:val="00CA02AB"/>
    <w:rsid w:val="00CA071D"/>
    <w:rsid w:val="00CA0955"/>
    <w:rsid w:val="00CA1088"/>
    <w:rsid w:val="00CA11D5"/>
    <w:rsid w:val="00CA1485"/>
    <w:rsid w:val="00CA1B23"/>
    <w:rsid w:val="00CA1E6E"/>
    <w:rsid w:val="00CA1FE5"/>
    <w:rsid w:val="00CA25B2"/>
    <w:rsid w:val="00CA2727"/>
    <w:rsid w:val="00CA2A24"/>
    <w:rsid w:val="00CA2C71"/>
    <w:rsid w:val="00CA302D"/>
    <w:rsid w:val="00CA347D"/>
    <w:rsid w:val="00CA3655"/>
    <w:rsid w:val="00CA3DEC"/>
    <w:rsid w:val="00CA40C5"/>
    <w:rsid w:val="00CA4B88"/>
    <w:rsid w:val="00CA5435"/>
    <w:rsid w:val="00CA55A0"/>
    <w:rsid w:val="00CA578C"/>
    <w:rsid w:val="00CA57FC"/>
    <w:rsid w:val="00CA68FA"/>
    <w:rsid w:val="00CA69AA"/>
    <w:rsid w:val="00CA6A3C"/>
    <w:rsid w:val="00CA6BCC"/>
    <w:rsid w:val="00CA6CD5"/>
    <w:rsid w:val="00CA70A9"/>
    <w:rsid w:val="00CA7435"/>
    <w:rsid w:val="00CA7DFB"/>
    <w:rsid w:val="00CB008C"/>
    <w:rsid w:val="00CB00E4"/>
    <w:rsid w:val="00CB0D74"/>
    <w:rsid w:val="00CB0E9C"/>
    <w:rsid w:val="00CB0EB9"/>
    <w:rsid w:val="00CB1109"/>
    <w:rsid w:val="00CB1138"/>
    <w:rsid w:val="00CB1681"/>
    <w:rsid w:val="00CB1701"/>
    <w:rsid w:val="00CB23AE"/>
    <w:rsid w:val="00CB270A"/>
    <w:rsid w:val="00CB2A54"/>
    <w:rsid w:val="00CB2C55"/>
    <w:rsid w:val="00CB2D0C"/>
    <w:rsid w:val="00CB2FED"/>
    <w:rsid w:val="00CB3591"/>
    <w:rsid w:val="00CB3962"/>
    <w:rsid w:val="00CB3C4B"/>
    <w:rsid w:val="00CB4738"/>
    <w:rsid w:val="00CB52CB"/>
    <w:rsid w:val="00CB55CF"/>
    <w:rsid w:val="00CB5748"/>
    <w:rsid w:val="00CB61D9"/>
    <w:rsid w:val="00CB6A85"/>
    <w:rsid w:val="00CB702D"/>
    <w:rsid w:val="00CB726B"/>
    <w:rsid w:val="00CB7898"/>
    <w:rsid w:val="00CB7EB1"/>
    <w:rsid w:val="00CC0186"/>
    <w:rsid w:val="00CC0598"/>
    <w:rsid w:val="00CC0FA2"/>
    <w:rsid w:val="00CC1459"/>
    <w:rsid w:val="00CC1B64"/>
    <w:rsid w:val="00CC1E6D"/>
    <w:rsid w:val="00CC229D"/>
    <w:rsid w:val="00CC2B73"/>
    <w:rsid w:val="00CC2CC2"/>
    <w:rsid w:val="00CC35F7"/>
    <w:rsid w:val="00CC3976"/>
    <w:rsid w:val="00CC4556"/>
    <w:rsid w:val="00CC4781"/>
    <w:rsid w:val="00CC57E3"/>
    <w:rsid w:val="00CC586C"/>
    <w:rsid w:val="00CC5921"/>
    <w:rsid w:val="00CC5E8A"/>
    <w:rsid w:val="00CC5E9B"/>
    <w:rsid w:val="00CC6474"/>
    <w:rsid w:val="00CC6B60"/>
    <w:rsid w:val="00CC72EE"/>
    <w:rsid w:val="00CC7778"/>
    <w:rsid w:val="00CC77D0"/>
    <w:rsid w:val="00CD0DB9"/>
    <w:rsid w:val="00CD10C4"/>
    <w:rsid w:val="00CD11A5"/>
    <w:rsid w:val="00CD143F"/>
    <w:rsid w:val="00CD147B"/>
    <w:rsid w:val="00CD1DA2"/>
    <w:rsid w:val="00CD1E43"/>
    <w:rsid w:val="00CD1F50"/>
    <w:rsid w:val="00CD2370"/>
    <w:rsid w:val="00CD2BF2"/>
    <w:rsid w:val="00CD2D37"/>
    <w:rsid w:val="00CD36E8"/>
    <w:rsid w:val="00CD3953"/>
    <w:rsid w:val="00CD3BAC"/>
    <w:rsid w:val="00CD3F51"/>
    <w:rsid w:val="00CD4024"/>
    <w:rsid w:val="00CD4336"/>
    <w:rsid w:val="00CD4D97"/>
    <w:rsid w:val="00CD4E8C"/>
    <w:rsid w:val="00CD5201"/>
    <w:rsid w:val="00CD5893"/>
    <w:rsid w:val="00CD5934"/>
    <w:rsid w:val="00CD5A7A"/>
    <w:rsid w:val="00CD6276"/>
    <w:rsid w:val="00CD62B6"/>
    <w:rsid w:val="00CD667C"/>
    <w:rsid w:val="00CD69E7"/>
    <w:rsid w:val="00CD72EA"/>
    <w:rsid w:val="00CD7678"/>
    <w:rsid w:val="00CE01DD"/>
    <w:rsid w:val="00CE068D"/>
    <w:rsid w:val="00CE0CF2"/>
    <w:rsid w:val="00CE0EF3"/>
    <w:rsid w:val="00CE12D0"/>
    <w:rsid w:val="00CE13EF"/>
    <w:rsid w:val="00CE167F"/>
    <w:rsid w:val="00CE16AB"/>
    <w:rsid w:val="00CE17D0"/>
    <w:rsid w:val="00CE1EAC"/>
    <w:rsid w:val="00CE2366"/>
    <w:rsid w:val="00CE23FD"/>
    <w:rsid w:val="00CE2604"/>
    <w:rsid w:val="00CE28F6"/>
    <w:rsid w:val="00CE3AFB"/>
    <w:rsid w:val="00CE4108"/>
    <w:rsid w:val="00CE46B6"/>
    <w:rsid w:val="00CE47F6"/>
    <w:rsid w:val="00CE4918"/>
    <w:rsid w:val="00CE4A74"/>
    <w:rsid w:val="00CE4F67"/>
    <w:rsid w:val="00CE5010"/>
    <w:rsid w:val="00CE51BC"/>
    <w:rsid w:val="00CE57E6"/>
    <w:rsid w:val="00CE5C63"/>
    <w:rsid w:val="00CE7132"/>
    <w:rsid w:val="00CE715C"/>
    <w:rsid w:val="00CE753A"/>
    <w:rsid w:val="00CE7877"/>
    <w:rsid w:val="00CE78AD"/>
    <w:rsid w:val="00CE7A4E"/>
    <w:rsid w:val="00CF0ADA"/>
    <w:rsid w:val="00CF0F84"/>
    <w:rsid w:val="00CF1508"/>
    <w:rsid w:val="00CF1824"/>
    <w:rsid w:val="00CF1A5F"/>
    <w:rsid w:val="00CF23F3"/>
    <w:rsid w:val="00CF25F0"/>
    <w:rsid w:val="00CF2A77"/>
    <w:rsid w:val="00CF2CF1"/>
    <w:rsid w:val="00CF31A2"/>
    <w:rsid w:val="00CF34C0"/>
    <w:rsid w:val="00CF34E6"/>
    <w:rsid w:val="00CF3BAA"/>
    <w:rsid w:val="00CF3E3C"/>
    <w:rsid w:val="00CF4428"/>
    <w:rsid w:val="00CF4C43"/>
    <w:rsid w:val="00CF57FB"/>
    <w:rsid w:val="00CF67B5"/>
    <w:rsid w:val="00CF6F66"/>
    <w:rsid w:val="00CF723C"/>
    <w:rsid w:val="00CF7637"/>
    <w:rsid w:val="00CF7895"/>
    <w:rsid w:val="00CF7FB5"/>
    <w:rsid w:val="00D00C68"/>
    <w:rsid w:val="00D01312"/>
    <w:rsid w:val="00D0176C"/>
    <w:rsid w:val="00D019DA"/>
    <w:rsid w:val="00D0250B"/>
    <w:rsid w:val="00D02981"/>
    <w:rsid w:val="00D02AD2"/>
    <w:rsid w:val="00D03197"/>
    <w:rsid w:val="00D03223"/>
    <w:rsid w:val="00D03597"/>
    <w:rsid w:val="00D035B6"/>
    <w:rsid w:val="00D037CD"/>
    <w:rsid w:val="00D04827"/>
    <w:rsid w:val="00D057E1"/>
    <w:rsid w:val="00D058EB"/>
    <w:rsid w:val="00D05932"/>
    <w:rsid w:val="00D05A87"/>
    <w:rsid w:val="00D05CAF"/>
    <w:rsid w:val="00D05D14"/>
    <w:rsid w:val="00D06592"/>
    <w:rsid w:val="00D065C7"/>
    <w:rsid w:val="00D0667F"/>
    <w:rsid w:val="00D06A41"/>
    <w:rsid w:val="00D06CC8"/>
    <w:rsid w:val="00D0710A"/>
    <w:rsid w:val="00D0712C"/>
    <w:rsid w:val="00D07D5D"/>
    <w:rsid w:val="00D1035D"/>
    <w:rsid w:val="00D117DB"/>
    <w:rsid w:val="00D11DCC"/>
    <w:rsid w:val="00D13694"/>
    <w:rsid w:val="00D1400F"/>
    <w:rsid w:val="00D1438F"/>
    <w:rsid w:val="00D14A68"/>
    <w:rsid w:val="00D14C11"/>
    <w:rsid w:val="00D15168"/>
    <w:rsid w:val="00D1532A"/>
    <w:rsid w:val="00D1557F"/>
    <w:rsid w:val="00D1595F"/>
    <w:rsid w:val="00D15988"/>
    <w:rsid w:val="00D15AFB"/>
    <w:rsid w:val="00D15BA8"/>
    <w:rsid w:val="00D170B8"/>
    <w:rsid w:val="00D17348"/>
    <w:rsid w:val="00D173BE"/>
    <w:rsid w:val="00D1788F"/>
    <w:rsid w:val="00D17D84"/>
    <w:rsid w:val="00D2000B"/>
    <w:rsid w:val="00D2053F"/>
    <w:rsid w:val="00D20578"/>
    <w:rsid w:val="00D206D5"/>
    <w:rsid w:val="00D20D66"/>
    <w:rsid w:val="00D20ED1"/>
    <w:rsid w:val="00D21076"/>
    <w:rsid w:val="00D214B7"/>
    <w:rsid w:val="00D215D9"/>
    <w:rsid w:val="00D221DB"/>
    <w:rsid w:val="00D2253E"/>
    <w:rsid w:val="00D2297A"/>
    <w:rsid w:val="00D23355"/>
    <w:rsid w:val="00D237C6"/>
    <w:rsid w:val="00D242A2"/>
    <w:rsid w:val="00D244E8"/>
    <w:rsid w:val="00D245E5"/>
    <w:rsid w:val="00D24854"/>
    <w:rsid w:val="00D254E9"/>
    <w:rsid w:val="00D2617E"/>
    <w:rsid w:val="00D262A5"/>
    <w:rsid w:val="00D26C52"/>
    <w:rsid w:val="00D26FB3"/>
    <w:rsid w:val="00D2705B"/>
    <w:rsid w:val="00D272E6"/>
    <w:rsid w:val="00D27799"/>
    <w:rsid w:val="00D27A63"/>
    <w:rsid w:val="00D27EE6"/>
    <w:rsid w:val="00D30050"/>
    <w:rsid w:val="00D302FE"/>
    <w:rsid w:val="00D30687"/>
    <w:rsid w:val="00D30761"/>
    <w:rsid w:val="00D30F5B"/>
    <w:rsid w:val="00D30F8C"/>
    <w:rsid w:val="00D30FD7"/>
    <w:rsid w:val="00D31286"/>
    <w:rsid w:val="00D31328"/>
    <w:rsid w:val="00D3153E"/>
    <w:rsid w:val="00D319B8"/>
    <w:rsid w:val="00D31FB6"/>
    <w:rsid w:val="00D32060"/>
    <w:rsid w:val="00D3239F"/>
    <w:rsid w:val="00D324FF"/>
    <w:rsid w:val="00D32797"/>
    <w:rsid w:val="00D32D4D"/>
    <w:rsid w:val="00D32F30"/>
    <w:rsid w:val="00D33140"/>
    <w:rsid w:val="00D331CA"/>
    <w:rsid w:val="00D33209"/>
    <w:rsid w:val="00D336F4"/>
    <w:rsid w:val="00D33741"/>
    <w:rsid w:val="00D337C3"/>
    <w:rsid w:val="00D3456C"/>
    <w:rsid w:val="00D34F9D"/>
    <w:rsid w:val="00D35862"/>
    <w:rsid w:val="00D358AB"/>
    <w:rsid w:val="00D35FD0"/>
    <w:rsid w:val="00D36A01"/>
    <w:rsid w:val="00D37285"/>
    <w:rsid w:val="00D3734F"/>
    <w:rsid w:val="00D376E2"/>
    <w:rsid w:val="00D37912"/>
    <w:rsid w:val="00D40284"/>
    <w:rsid w:val="00D404CB"/>
    <w:rsid w:val="00D405AF"/>
    <w:rsid w:val="00D40958"/>
    <w:rsid w:val="00D40B8A"/>
    <w:rsid w:val="00D4163E"/>
    <w:rsid w:val="00D419D5"/>
    <w:rsid w:val="00D41E18"/>
    <w:rsid w:val="00D4240B"/>
    <w:rsid w:val="00D4291B"/>
    <w:rsid w:val="00D42F23"/>
    <w:rsid w:val="00D42FD6"/>
    <w:rsid w:val="00D4306D"/>
    <w:rsid w:val="00D43891"/>
    <w:rsid w:val="00D438F8"/>
    <w:rsid w:val="00D442DA"/>
    <w:rsid w:val="00D443B1"/>
    <w:rsid w:val="00D444D4"/>
    <w:rsid w:val="00D445A4"/>
    <w:rsid w:val="00D44846"/>
    <w:rsid w:val="00D44894"/>
    <w:rsid w:val="00D44C53"/>
    <w:rsid w:val="00D44CEA"/>
    <w:rsid w:val="00D45577"/>
    <w:rsid w:val="00D45682"/>
    <w:rsid w:val="00D45B20"/>
    <w:rsid w:val="00D46367"/>
    <w:rsid w:val="00D46A44"/>
    <w:rsid w:val="00D46B50"/>
    <w:rsid w:val="00D47809"/>
    <w:rsid w:val="00D47BC0"/>
    <w:rsid w:val="00D5094B"/>
    <w:rsid w:val="00D50C86"/>
    <w:rsid w:val="00D50CAE"/>
    <w:rsid w:val="00D515C3"/>
    <w:rsid w:val="00D518D7"/>
    <w:rsid w:val="00D51FDD"/>
    <w:rsid w:val="00D520EE"/>
    <w:rsid w:val="00D524D5"/>
    <w:rsid w:val="00D52DC0"/>
    <w:rsid w:val="00D52DE0"/>
    <w:rsid w:val="00D5301F"/>
    <w:rsid w:val="00D530AE"/>
    <w:rsid w:val="00D53658"/>
    <w:rsid w:val="00D53888"/>
    <w:rsid w:val="00D538EF"/>
    <w:rsid w:val="00D53FD0"/>
    <w:rsid w:val="00D54584"/>
    <w:rsid w:val="00D546F5"/>
    <w:rsid w:val="00D5471F"/>
    <w:rsid w:val="00D54EF9"/>
    <w:rsid w:val="00D54F93"/>
    <w:rsid w:val="00D55054"/>
    <w:rsid w:val="00D55188"/>
    <w:rsid w:val="00D55642"/>
    <w:rsid w:val="00D55AB7"/>
    <w:rsid w:val="00D55FC9"/>
    <w:rsid w:val="00D5662F"/>
    <w:rsid w:val="00D575DD"/>
    <w:rsid w:val="00D5768A"/>
    <w:rsid w:val="00D60F2D"/>
    <w:rsid w:val="00D60FEC"/>
    <w:rsid w:val="00D61151"/>
    <w:rsid w:val="00D61724"/>
    <w:rsid w:val="00D62286"/>
    <w:rsid w:val="00D626A3"/>
    <w:rsid w:val="00D62790"/>
    <w:rsid w:val="00D63642"/>
    <w:rsid w:val="00D6446D"/>
    <w:rsid w:val="00D644E9"/>
    <w:rsid w:val="00D6488D"/>
    <w:rsid w:val="00D64BE9"/>
    <w:rsid w:val="00D6504E"/>
    <w:rsid w:val="00D65289"/>
    <w:rsid w:val="00D663F1"/>
    <w:rsid w:val="00D67346"/>
    <w:rsid w:val="00D674A3"/>
    <w:rsid w:val="00D67BEC"/>
    <w:rsid w:val="00D67D73"/>
    <w:rsid w:val="00D67E17"/>
    <w:rsid w:val="00D7042F"/>
    <w:rsid w:val="00D70494"/>
    <w:rsid w:val="00D70D9B"/>
    <w:rsid w:val="00D70EFC"/>
    <w:rsid w:val="00D71200"/>
    <w:rsid w:val="00D71726"/>
    <w:rsid w:val="00D71E28"/>
    <w:rsid w:val="00D71F27"/>
    <w:rsid w:val="00D72388"/>
    <w:rsid w:val="00D72656"/>
    <w:rsid w:val="00D72729"/>
    <w:rsid w:val="00D7278F"/>
    <w:rsid w:val="00D72CE7"/>
    <w:rsid w:val="00D73515"/>
    <w:rsid w:val="00D736B1"/>
    <w:rsid w:val="00D73B45"/>
    <w:rsid w:val="00D73C91"/>
    <w:rsid w:val="00D73EDB"/>
    <w:rsid w:val="00D7487B"/>
    <w:rsid w:val="00D74C04"/>
    <w:rsid w:val="00D74CA4"/>
    <w:rsid w:val="00D75803"/>
    <w:rsid w:val="00D75B6B"/>
    <w:rsid w:val="00D75D4D"/>
    <w:rsid w:val="00D75F92"/>
    <w:rsid w:val="00D7633E"/>
    <w:rsid w:val="00D76B82"/>
    <w:rsid w:val="00D76E9C"/>
    <w:rsid w:val="00D7708D"/>
    <w:rsid w:val="00D772CA"/>
    <w:rsid w:val="00D7746C"/>
    <w:rsid w:val="00D7755E"/>
    <w:rsid w:val="00D77A1C"/>
    <w:rsid w:val="00D77EEB"/>
    <w:rsid w:val="00D80AD4"/>
    <w:rsid w:val="00D80C31"/>
    <w:rsid w:val="00D80D51"/>
    <w:rsid w:val="00D817F9"/>
    <w:rsid w:val="00D81825"/>
    <w:rsid w:val="00D8277D"/>
    <w:rsid w:val="00D82DFC"/>
    <w:rsid w:val="00D82E01"/>
    <w:rsid w:val="00D8306C"/>
    <w:rsid w:val="00D8369B"/>
    <w:rsid w:val="00D8394C"/>
    <w:rsid w:val="00D83C71"/>
    <w:rsid w:val="00D84287"/>
    <w:rsid w:val="00D84410"/>
    <w:rsid w:val="00D85D4E"/>
    <w:rsid w:val="00D867D0"/>
    <w:rsid w:val="00D867F2"/>
    <w:rsid w:val="00D86816"/>
    <w:rsid w:val="00D8707F"/>
    <w:rsid w:val="00D87C55"/>
    <w:rsid w:val="00D87F77"/>
    <w:rsid w:val="00D908E2"/>
    <w:rsid w:val="00D918B9"/>
    <w:rsid w:val="00D91B1E"/>
    <w:rsid w:val="00D92125"/>
    <w:rsid w:val="00D926C1"/>
    <w:rsid w:val="00D93077"/>
    <w:rsid w:val="00D9401F"/>
    <w:rsid w:val="00D946AF"/>
    <w:rsid w:val="00D952A6"/>
    <w:rsid w:val="00D953D3"/>
    <w:rsid w:val="00D95A5D"/>
    <w:rsid w:val="00D95CB8"/>
    <w:rsid w:val="00D95CFA"/>
    <w:rsid w:val="00D95F7A"/>
    <w:rsid w:val="00D95F81"/>
    <w:rsid w:val="00D96829"/>
    <w:rsid w:val="00D96BC9"/>
    <w:rsid w:val="00D96D7E"/>
    <w:rsid w:val="00D9731B"/>
    <w:rsid w:val="00D9799B"/>
    <w:rsid w:val="00DA0010"/>
    <w:rsid w:val="00DA00D8"/>
    <w:rsid w:val="00DA06FF"/>
    <w:rsid w:val="00DA074B"/>
    <w:rsid w:val="00DA0B05"/>
    <w:rsid w:val="00DA0B35"/>
    <w:rsid w:val="00DA0C42"/>
    <w:rsid w:val="00DA0C92"/>
    <w:rsid w:val="00DA0D84"/>
    <w:rsid w:val="00DA186E"/>
    <w:rsid w:val="00DA1D8F"/>
    <w:rsid w:val="00DA2389"/>
    <w:rsid w:val="00DA300F"/>
    <w:rsid w:val="00DA307B"/>
    <w:rsid w:val="00DA30EC"/>
    <w:rsid w:val="00DA33C1"/>
    <w:rsid w:val="00DA34E8"/>
    <w:rsid w:val="00DA3676"/>
    <w:rsid w:val="00DA37B5"/>
    <w:rsid w:val="00DA39AC"/>
    <w:rsid w:val="00DA424E"/>
    <w:rsid w:val="00DA42CA"/>
    <w:rsid w:val="00DA4729"/>
    <w:rsid w:val="00DA497F"/>
    <w:rsid w:val="00DA52B3"/>
    <w:rsid w:val="00DA5420"/>
    <w:rsid w:val="00DA66BB"/>
    <w:rsid w:val="00DA6B02"/>
    <w:rsid w:val="00DB008F"/>
    <w:rsid w:val="00DB0120"/>
    <w:rsid w:val="00DB0EE6"/>
    <w:rsid w:val="00DB11B1"/>
    <w:rsid w:val="00DB12F0"/>
    <w:rsid w:val="00DB13E7"/>
    <w:rsid w:val="00DB1802"/>
    <w:rsid w:val="00DB1917"/>
    <w:rsid w:val="00DB1AE0"/>
    <w:rsid w:val="00DB1B74"/>
    <w:rsid w:val="00DB1EBF"/>
    <w:rsid w:val="00DB2020"/>
    <w:rsid w:val="00DB2227"/>
    <w:rsid w:val="00DB2239"/>
    <w:rsid w:val="00DB25C9"/>
    <w:rsid w:val="00DB279A"/>
    <w:rsid w:val="00DB2E32"/>
    <w:rsid w:val="00DB325E"/>
    <w:rsid w:val="00DB3412"/>
    <w:rsid w:val="00DB356A"/>
    <w:rsid w:val="00DB36B4"/>
    <w:rsid w:val="00DB3729"/>
    <w:rsid w:val="00DB388B"/>
    <w:rsid w:val="00DB426C"/>
    <w:rsid w:val="00DB4320"/>
    <w:rsid w:val="00DB4E30"/>
    <w:rsid w:val="00DB542B"/>
    <w:rsid w:val="00DB5655"/>
    <w:rsid w:val="00DB57B6"/>
    <w:rsid w:val="00DB5892"/>
    <w:rsid w:val="00DB591A"/>
    <w:rsid w:val="00DB6105"/>
    <w:rsid w:val="00DB617E"/>
    <w:rsid w:val="00DB6868"/>
    <w:rsid w:val="00DB71BD"/>
    <w:rsid w:val="00DB74FF"/>
    <w:rsid w:val="00DB7898"/>
    <w:rsid w:val="00DB7FBD"/>
    <w:rsid w:val="00DC03C8"/>
    <w:rsid w:val="00DC04B2"/>
    <w:rsid w:val="00DC05E9"/>
    <w:rsid w:val="00DC0B37"/>
    <w:rsid w:val="00DC0C08"/>
    <w:rsid w:val="00DC1493"/>
    <w:rsid w:val="00DC1C28"/>
    <w:rsid w:val="00DC1F04"/>
    <w:rsid w:val="00DC27F8"/>
    <w:rsid w:val="00DC2D43"/>
    <w:rsid w:val="00DC3D70"/>
    <w:rsid w:val="00DC3F19"/>
    <w:rsid w:val="00DC4089"/>
    <w:rsid w:val="00DC426F"/>
    <w:rsid w:val="00DC483C"/>
    <w:rsid w:val="00DC4AEB"/>
    <w:rsid w:val="00DC52C3"/>
    <w:rsid w:val="00DC52D5"/>
    <w:rsid w:val="00DC5651"/>
    <w:rsid w:val="00DC6A58"/>
    <w:rsid w:val="00DC6BFC"/>
    <w:rsid w:val="00DC70B6"/>
    <w:rsid w:val="00DC7AD2"/>
    <w:rsid w:val="00DC7FC7"/>
    <w:rsid w:val="00DD005C"/>
    <w:rsid w:val="00DD0859"/>
    <w:rsid w:val="00DD130C"/>
    <w:rsid w:val="00DD1375"/>
    <w:rsid w:val="00DD1AC9"/>
    <w:rsid w:val="00DD1B08"/>
    <w:rsid w:val="00DD1BCB"/>
    <w:rsid w:val="00DD28B6"/>
    <w:rsid w:val="00DD2993"/>
    <w:rsid w:val="00DD2B78"/>
    <w:rsid w:val="00DD2BEB"/>
    <w:rsid w:val="00DD3158"/>
    <w:rsid w:val="00DD35F2"/>
    <w:rsid w:val="00DD3720"/>
    <w:rsid w:val="00DD3768"/>
    <w:rsid w:val="00DD45CB"/>
    <w:rsid w:val="00DD4C42"/>
    <w:rsid w:val="00DD4FBB"/>
    <w:rsid w:val="00DD50A6"/>
    <w:rsid w:val="00DD51A0"/>
    <w:rsid w:val="00DD57FA"/>
    <w:rsid w:val="00DD5F3B"/>
    <w:rsid w:val="00DD6036"/>
    <w:rsid w:val="00DD637A"/>
    <w:rsid w:val="00DD6EBA"/>
    <w:rsid w:val="00DD73C0"/>
    <w:rsid w:val="00DD752E"/>
    <w:rsid w:val="00DD7670"/>
    <w:rsid w:val="00DE0A04"/>
    <w:rsid w:val="00DE16BD"/>
    <w:rsid w:val="00DE1975"/>
    <w:rsid w:val="00DE1CEE"/>
    <w:rsid w:val="00DE1E28"/>
    <w:rsid w:val="00DE32BD"/>
    <w:rsid w:val="00DE37D4"/>
    <w:rsid w:val="00DE3819"/>
    <w:rsid w:val="00DE4103"/>
    <w:rsid w:val="00DE43D1"/>
    <w:rsid w:val="00DE45E9"/>
    <w:rsid w:val="00DE4752"/>
    <w:rsid w:val="00DE47B2"/>
    <w:rsid w:val="00DE4F28"/>
    <w:rsid w:val="00DE4F91"/>
    <w:rsid w:val="00DE54F8"/>
    <w:rsid w:val="00DE59F0"/>
    <w:rsid w:val="00DE5A51"/>
    <w:rsid w:val="00DE6856"/>
    <w:rsid w:val="00DE6D8B"/>
    <w:rsid w:val="00DE790C"/>
    <w:rsid w:val="00DE7BFA"/>
    <w:rsid w:val="00DF133E"/>
    <w:rsid w:val="00DF19D9"/>
    <w:rsid w:val="00DF1C8B"/>
    <w:rsid w:val="00DF1D78"/>
    <w:rsid w:val="00DF1DBE"/>
    <w:rsid w:val="00DF2AA2"/>
    <w:rsid w:val="00DF3179"/>
    <w:rsid w:val="00DF39DB"/>
    <w:rsid w:val="00DF4A0C"/>
    <w:rsid w:val="00DF5115"/>
    <w:rsid w:val="00DF5D75"/>
    <w:rsid w:val="00DF5F96"/>
    <w:rsid w:val="00DF7009"/>
    <w:rsid w:val="00DF71D3"/>
    <w:rsid w:val="00DF7FCE"/>
    <w:rsid w:val="00E00492"/>
    <w:rsid w:val="00E006EE"/>
    <w:rsid w:val="00E007FE"/>
    <w:rsid w:val="00E008BC"/>
    <w:rsid w:val="00E0098D"/>
    <w:rsid w:val="00E009A3"/>
    <w:rsid w:val="00E00A4F"/>
    <w:rsid w:val="00E00BE6"/>
    <w:rsid w:val="00E0100C"/>
    <w:rsid w:val="00E012A0"/>
    <w:rsid w:val="00E0169B"/>
    <w:rsid w:val="00E019BE"/>
    <w:rsid w:val="00E02432"/>
    <w:rsid w:val="00E02614"/>
    <w:rsid w:val="00E026E5"/>
    <w:rsid w:val="00E02C06"/>
    <w:rsid w:val="00E02C64"/>
    <w:rsid w:val="00E02DA4"/>
    <w:rsid w:val="00E03899"/>
    <w:rsid w:val="00E0397A"/>
    <w:rsid w:val="00E03BC4"/>
    <w:rsid w:val="00E0435E"/>
    <w:rsid w:val="00E0465A"/>
    <w:rsid w:val="00E04A00"/>
    <w:rsid w:val="00E04EF4"/>
    <w:rsid w:val="00E04FE7"/>
    <w:rsid w:val="00E05812"/>
    <w:rsid w:val="00E05C80"/>
    <w:rsid w:val="00E05DF8"/>
    <w:rsid w:val="00E05DFD"/>
    <w:rsid w:val="00E062E9"/>
    <w:rsid w:val="00E06E8D"/>
    <w:rsid w:val="00E07466"/>
    <w:rsid w:val="00E07D2E"/>
    <w:rsid w:val="00E10370"/>
    <w:rsid w:val="00E108E1"/>
    <w:rsid w:val="00E1111C"/>
    <w:rsid w:val="00E11915"/>
    <w:rsid w:val="00E120BD"/>
    <w:rsid w:val="00E1240D"/>
    <w:rsid w:val="00E12580"/>
    <w:rsid w:val="00E12839"/>
    <w:rsid w:val="00E131A2"/>
    <w:rsid w:val="00E1343B"/>
    <w:rsid w:val="00E1391E"/>
    <w:rsid w:val="00E14238"/>
    <w:rsid w:val="00E1490B"/>
    <w:rsid w:val="00E1490D"/>
    <w:rsid w:val="00E151EF"/>
    <w:rsid w:val="00E151FF"/>
    <w:rsid w:val="00E155AB"/>
    <w:rsid w:val="00E15CE1"/>
    <w:rsid w:val="00E174D0"/>
    <w:rsid w:val="00E1753E"/>
    <w:rsid w:val="00E20108"/>
    <w:rsid w:val="00E20367"/>
    <w:rsid w:val="00E207F3"/>
    <w:rsid w:val="00E2080C"/>
    <w:rsid w:val="00E21BD8"/>
    <w:rsid w:val="00E21DAC"/>
    <w:rsid w:val="00E21DC7"/>
    <w:rsid w:val="00E226A7"/>
    <w:rsid w:val="00E228A3"/>
    <w:rsid w:val="00E22DAD"/>
    <w:rsid w:val="00E22E16"/>
    <w:rsid w:val="00E23EEC"/>
    <w:rsid w:val="00E2435C"/>
    <w:rsid w:val="00E243FC"/>
    <w:rsid w:val="00E24624"/>
    <w:rsid w:val="00E24E35"/>
    <w:rsid w:val="00E24F43"/>
    <w:rsid w:val="00E254F9"/>
    <w:rsid w:val="00E25F30"/>
    <w:rsid w:val="00E26924"/>
    <w:rsid w:val="00E27521"/>
    <w:rsid w:val="00E2764A"/>
    <w:rsid w:val="00E27EF2"/>
    <w:rsid w:val="00E304B3"/>
    <w:rsid w:val="00E3055E"/>
    <w:rsid w:val="00E306A3"/>
    <w:rsid w:val="00E30C6B"/>
    <w:rsid w:val="00E31353"/>
    <w:rsid w:val="00E31956"/>
    <w:rsid w:val="00E31B2D"/>
    <w:rsid w:val="00E31D4B"/>
    <w:rsid w:val="00E327B9"/>
    <w:rsid w:val="00E327C1"/>
    <w:rsid w:val="00E32E8B"/>
    <w:rsid w:val="00E338F4"/>
    <w:rsid w:val="00E33B0E"/>
    <w:rsid w:val="00E33BF4"/>
    <w:rsid w:val="00E342DF"/>
    <w:rsid w:val="00E3478B"/>
    <w:rsid w:val="00E34A89"/>
    <w:rsid w:val="00E35563"/>
    <w:rsid w:val="00E3566C"/>
    <w:rsid w:val="00E363D3"/>
    <w:rsid w:val="00E3645E"/>
    <w:rsid w:val="00E36578"/>
    <w:rsid w:val="00E36CBF"/>
    <w:rsid w:val="00E3765B"/>
    <w:rsid w:val="00E37857"/>
    <w:rsid w:val="00E37E08"/>
    <w:rsid w:val="00E411E7"/>
    <w:rsid w:val="00E418AE"/>
    <w:rsid w:val="00E41D17"/>
    <w:rsid w:val="00E41D51"/>
    <w:rsid w:val="00E426CC"/>
    <w:rsid w:val="00E42AC0"/>
    <w:rsid w:val="00E436F5"/>
    <w:rsid w:val="00E43944"/>
    <w:rsid w:val="00E4398E"/>
    <w:rsid w:val="00E43CD2"/>
    <w:rsid w:val="00E4476A"/>
    <w:rsid w:val="00E449BB"/>
    <w:rsid w:val="00E44D5E"/>
    <w:rsid w:val="00E44D83"/>
    <w:rsid w:val="00E44D8E"/>
    <w:rsid w:val="00E44E49"/>
    <w:rsid w:val="00E452AA"/>
    <w:rsid w:val="00E45508"/>
    <w:rsid w:val="00E45716"/>
    <w:rsid w:val="00E4576F"/>
    <w:rsid w:val="00E45796"/>
    <w:rsid w:val="00E45B98"/>
    <w:rsid w:val="00E45EBA"/>
    <w:rsid w:val="00E45F35"/>
    <w:rsid w:val="00E460D1"/>
    <w:rsid w:val="00E466C9"/>
    <w:rsid w:val="00E467AE"/>
    <w:rsid w:val="00E46D78"/>
    <w:rsid w:val="00E47481"/>
    <w:rsid w:val="00E478EE"/>
    <w:rsid w:val="00E504C4"/>
    <w:rsid w:val="00E5096B"/>
    <w:rsid w:val="00E50D6B"/>
    <w:rsid w:val="00E50FDF"/>
    <w:rsid w:val="00E5117F"/>
    <w:rsid w:val="00E512DD"/>
    <w:rsid w:val="00E51951"/>
    <w:rsid w:val="00E51AC5"/>
    <w:rsid w:val="00E51AC8"/>
    <w:rsid w:val="00E51ACD"/>
    <w:rsid w:val="00E521C6"/>
    <w:rsid w:val="00E5274C"/>
    <w:rsid w:val="00E531C2"/>
    <w:rsid w:val="00E5409F"/>
    <w:rsid w:val="00E55783"/>
    <w:rsid w:val="00E55E5B"/>
    <w:rsid w:val="00E56934"/>
    <w:rsid w:val="00E5739A"/>
    <w:rsid w:val="00E5760B"/>
    <w:rsid w:val="00E57B87"/>
    <w:rsid w:val="00E57EED"/>
    <w:rsid w:val="00E600A3"/>
    <w:rsid w:val="00E602FE"/>
    <w:rsid w:val="00E61064"/>
    <w:rsid w:val="00E615AE"/>
    <w:rsid w:val="00E617FA"/>
    <w:rsid w:val="00E626A1"/>
    <w:rsid w:val="00E62898"/>
    <w:rsid w:val="00E62AC5"/>
    <w:rsid w:val="00E62DFB"/>
    <w:rsid w:val="00E62E16"/>
    <w:rsid w:val="00E63267"/>
    <w:rsid w:val="00E6385E"/>
    <w:rsid w:val="00E63EC2"/>
    <w:rsid w:val="00E646B3"/>
    <w:rsid w:val="00E64C7C"/>
    <w:rsid w:val="00E64DBC"/>
    <w:rsid w:val="00E65670"/>
    <w:rsid w:val="00E65890"/>
    <w:rsid w:val="00E65ACE"/>
    <w:rsid w:val="00E65BFC"/>
    <w:rsid w:val="00E65D74"/>
    <w:rsid w:val="00E65DA8"/>
    <w:rsid w:val="00E661AE"/>
    <w:rsid w:val="00E6621B"/>
    <w:rsid w:val="00E66767"/>
    <w:rsid w:val="00E667F8"/>
    <w:rsid w:val="00E67738"/>
    <w:rsid w:val="00E67B73"/>
    <w:rsid w:val="00E67E3A"/>
    <w:rsid w:val="00E70433"/>
    <w:rsid w:val="00E704F4"/>
    <w:rsid w:val="00E707F2"/>
    <w:rsid w:val="00E7092A"/>
    <w:rsid w:val="00E7114E"/>
    <w:rsid w:val="00E71656"/>
    <w:rsid w:val="00E71800"/>
    <w:rsid w:val="00E72390"/>
    <w:rsid w:val="00E72437"/>
    <w:rsid w:val="00E74163"/>
    <w:rsid w:val="00E74552"/>
    <w:rsid w:val="00E74B50"/>
    <w:rsid w:val="00E751E2"/>
    <w:rsid w:val="00E75220"/>
    <w:rsid w:val="00E7550B"/>
    <w:rsid w:val="00E7569F"/>
    <w:rsid w:val="00E75BA5"/>
    <w:rsid w:val="00E75FA2"/>
    <w:rsid w:val="00E764F6"/>
    <w:rsid w:val="00E773C8"/>
    <w:rsid w:val="00E77ADF"/>
    <w:rsid w:val="00E77FDA"/>
    <w:rsid w:val="00E8026E"/>
    <w:rsid w:val="00E807BD"/>
    <w:rsid w:val="00E808DF"/>
    <w:rsid w:val="00E80C3B"/>
    <w:rsid w:val="00E80C6A"/>
    <w:rsid w:val="00E812A8"/>
    <w:rsid w:val="00E814AB"/>
    <w:rsid w:val="00E81A5C"/>
    <w:rsid w:val="00E81E1E"/>
    <w:rsid w:val="00E81FD2"/>
    <w:rsid w:val="00E8257D"/>
    <w:rsid w:val="00E829BD"/>
    <w:rsid w:val="00E83699"/>
    <w:rsid w:val="00E8393B"/>
    <w:rsid w:val="00E84581"/>
    <w:rsid w:val="00E845EA"/>
    <w:rsid w:val="00E847B7"/>
    <w:rsid w:val="00E847DB"/>
    <w:rsid w:val="00E854E6"/>
    <w:rsid w:val="00E85C12"/>
    <w:rsid w:val="00E86353"/>
    <w:rsid w:val="00E86E6E"/>
    <w:rsid w:val="00E87068"/>
    <w:rsid w:val="00E8749C"/>
    <w:rsid w:val="00E87A07"/>
    <w:rsid w:val="00E87BD6"/>
    <w:rsid w:val="00E87E5B"/>
    <w:rsid w:val="00E90867"/>
    <w:rsid w:val="00E909FD"/>
    <w:rsid w:val="00E90B3E"/>
    <w:rsid w:val="00E90C7C"/>
    <w:rsid w:val="00E913CA"/>
    <w:rsid w:val="00E9162B"/>
    <w:rsid w:val="00E9189E"/>
    <w:rsid w:val="00E924BD"/>
    <w:rsid w:val="00E938F6"/>
    <w:rsid w:val="00E93C7B"/>
    <w:rsid w:val="00E93D2F"/>
    <w:rsid w:val="00E93FEE"/>
    <w:rsid w:val="00E94685"/>
    <w:rsid w:val="00E95728"/>
    <w:rsid w:val="00E95806"/>
    <w:rsid w:val="00E95B22"/>
    <w:rsid w:val="00E95B8C"/>
    <w:rsid w:val="00E967D5"/>
    <w:rsid w:val="00E96813"/>
    <w:rsid w:val="00E968D9"/>
    <w:rsid w:val="00E96B32"/>
    <w:rsid w:val="00E96C57"/>
    <w:rsid w:val="00E97261"/>
    <w:rsid w:val="00E97484"/>
    <w:rsid w:val="00E97649"/>
    <w:rsid w:val="00E97865"/>
    <w:rsid w:val="00E97C02"/>
    <w:rsid w:val="00E97EFF"/>
    <w:rsid w:val="00EA053D"/>
    <w:rsid w:val="00EA0722"/>
    <w:rsid w:val="00EA0948"/>
    <w:rsid w:val="00EA0983"/>
    <w:rsid w:val="00EA0B26"/>
    <w:rsid w:val="00EA0C4C"/>
    <w:rsid w:val="00EA0D93"/>
    <w:rsid w:val="00EA1707"/>
    <w:rsid w:val="00EA191D"/>
    <w:rsid w:val="00EA1B92"/>
    <w:rsid w:val="00EA217A"/>
    <w:rsid w:val="00EA223E"/>
    <w:rsid w:val="00EA2536"/>
    <w:rsid w:val="00EA2E47"/>
    <w:rsid w:val="00EA2FA4"/>
    <w:rsid w:val="00EA3094"/>
    <w:rsid w:val="00EA32BD"/>
    <w:rsid w:val="00EA34A8"/>
    <w:rsid w:val="00EA3E64"/>
    <w:rsid w:val="00EA4013"/>
    <w:rsid w:val="00EA41E8"/>
    <w:rsid w:val="00EA42F2"/>
    <w:rsid w:val="00EA44AC"/>
    <w:rsid w:val="00EA4B5F"/>
    <w:rsid w:val="00EA50C6"/>
    <w:rsid w:val="00EA533F"/>
    <w:rsid w:val="00EA53D5"/>
    <w:rsid w:val="00EA57E3"/>
    <w:rsid w:val="00EA593F"/>
    <w:rsid w:val="00EA59F8"/>
    <w:rsid w:val="00EA5CFE"/>
    <w:rsid w:val="00EA60C3"/>
    <w:rsid w:val="00EA657B"/>
    <w:rsid w:val="00EA69E9"/>
    <w:rsid w:val="00EA6D9D"/>
    <w:rsid w:val="00EA7912"/>
    <w:rsid w:val="00EA79D9"/>
    <w:rsid w:val="00EA7D20"/>
    <w:rsid w:val="00EB08C6"/>
    <w:rsid w:val="00EB1728"/>
    <w:rsid w:val="00EB1E18"/>
    <w:rsid w:val="00EB24BB"/>
    <w:rsid w:val="00EB2641"/>
    <w:rsid w:val="00EB266D"/>
    <w:rsid w:val="00EB2AB1"/>
    <w:rsid w:val="00EB2D2A"/>
    <w:rsid w:val="00EB2F1D"/>
    <w:rsid w:val="00EB34F9"/>
    <w:rsid w:val="00EB3531"/>
    <w:rsid w:val="00EB3AC7"/>
    <w:rsid w:val="00EB3EE9"/>
    <w:rsid w:val="00EB3F38"/>
    <w:rsid w:val="00EB4828"/>
    <w:rsid w:val="00EB4AE6"/>
    <w:rsid w:val="00EB52A2"/>
    <w:rsid w:val="00EB5A2C"/>
    <w:rsid w:val="00EB60B3"/>
    <w:rsid w:val="00EB64CB"/>
    <w:rsid w:val="00EB683F"/>
    <w:rsid w:val="00EB6881"/>
    <w:rsid w:val="00EB6F68"/>
    <w:rsid w:val="00EB71BF"/>
    <w:rsid w:val="00EB74CC"/>
    <w:rsid w:val="00EB7816"/>
    <w:rsid w:val="00EC09B5"/>
    <w:rsid w:val="00EC1694"/>
    <w:rsid w:val="00EC1DB8"/>
    <w:rsid w:val="00EC1FF1"/>
    <w:rsid w:val="00EC2977"/>
    <w:rsid w:val="00EC2E8F"/>
    <w:rsid w:val="00EC2FE2"/>
    <w:rsid w:val="00EC3235"/>
    <w:rsid w:val="00EC3521"/>
    <w:rsid w:val="00EC3D95"/>
    <w:rsid w:val="00EC4BCE"/>
    <w:rsid w:val="00EC6250"/>
    <w:rsid w:val="00EC637C"/>
    <w:rsid w:val="00EC63E1"/>
    <w:rsid w:val="00EC6706"/>
    <w:rsid w:val="00EC6F0C"/>
    <w:rsid w:val="00EC7A47"/>
    <w:rsid w:val="00ED006A"/>
    <w:rsid w:val="00ED0173"/>
    <w:rsid w:val="00ED089A"/>
    <w:rsid w:val="00ED1159"/>
    <w:rsid w:val="00ED163B"/>
    <w:rsid w:val="00ED235C"/>
    <w:rsid w:val="00ED2C3E"/>
    <w:rsid w:val="00ED30A6"/>
    <w:rsid w:val="00ED32C6"/>
    <w:rsid w:val="00ED40A3"/>
    <w:rsid w:val="00ED44A6"/>
    <w:rsid w:val="00ED49C8"/>
    <w:rsid w:val="00ED4C42"/>
    <w:rsid w:val="00ED4CDA"/>
    <w:rsid w:val="00ED5352"/>
    <w:rsid w:val="00ED63F6"/>
    <w:rsid w:val="00ED684F"/>
    <w:rsid w:val="00ED6991"/>
    <w:rsid w:val="00ED734B"/>
    <w:rsid w:val="00ED734D"/>
    <w:rsid w:val="00ED7A78"/>
    <w:rsid w:val="00ED7C86"/>
    <w:rsid w:val="00ED7DA3"/>
    <w:rsid w:val="00ED7DD4"/>
    <w:rsid w:val="00ED7DEE"/>
    <w:rsid w:val="00ED7F3A"/>
    <w:rsid w:val="00EE0BE4"/>
    <w:rsid w:val="00EE1320"/>
    <w:rsid w:val="00EE1493"/>
    <w:rsid w:val="00EE15B2"/>
    <w:rsid w:val="00EE1E66"/>
    <w:rsid w:val="00EE1E71"/>
    <w:rsid w:val="00EE246C"/>
    <w:rsid w:val="00EE246D"/>
    <w:rsid w:val="00EE25F2"/>
    <w:rsid w:val="00EE277B"/>
    <w:rsid w:val="00EE2A91"/>
    <w:rsid w:val="00EE2EFF"/>
    <w:rsid w:val="00EE3027"/>
    <w:rsid w:val="00EE3574"/>
    <w:rsid w:val="00EE4313"/>
    <w:rsid w:val="00EE455F"/>
    <w:rsid w:val="00EE4BF1"/>
    <w:rsid w:val="00EE4EE6"/>
    <w:rsid w:val="00EE4F1E"/>
    <w:rsid w:val="00EE5231"/>
    <w:rsid w:val="00EE5805"/>
    <w:rsid w:val="00EE5DD1"/>
    <w:rsid w:val="00EE60A1"/>
    <w:rsid w:val="00EE652A"/>
    <w:rsid w:val="00EE65E6"/>
    <w:rsid w:val="00EE66D4"/>
    <w:rsid w:val="00EE68B6"/>
    <w:rsid w:val="00EE6B6E"/>
    <w:rsid w:val="00EE6E12"/>
    <w:rsid w:val="00EE742B"/>
    <w:rsid w:val="00EE78EC"/>
    <w:rsid w:val="00EE7A4F"/>
    <w:rsid w:val="00EE7DF4"/>
    <w:rsid w:val="00EE7FBD"/>
    <w:rsid w:val="00EF03CB"/>
    <w:rsid w:val="00EF06C8"/>
    <w:rsid w:val="00EF0743"/>
    <w:rsid w:val="00EF0C9D"/>
    <w:rsid w:val="00EF0D80"/>
    <w:rsid w:val="00EF11E1"/>
    <w:rsid w:val="00EF12DD"/>
    <w:rsid w:val="00EF17D4"/>
    <w:rsid w:val="00EF1900"/>
    <w:rsid w:val="00EF22F3"/>
    <w:rsid w:val="00EF23EE"/>
    <w:rsid w:val="00EF2694"/>
    <w:rsid w:val="00EF2F93"/>
    <w:rsid w:val="00EF3109"/>
    <w:rsid w:val="00EF35A0"/>
    <w:rsid w:val="00EF36B2"/>
    <w:rsid w:val="00EF42D5"/>
    <w:rsid w:val="00EF4A2B"/>
    <w:rsid w:val="00EF4DD2"/>
    <w:rsid w:val="00EF505A"/>
    <w:rsid w:val="00EF5249"/>
    <w:rsid w:val="00EF58AA"/>
    <w:rsid w:val="00EF610F"/>
    <w:rsid w:val="00EF618F"/>
    <w:rsid w:val="00EF6EB8"/>
    <w:rsid w:val="00EF735C"/>
    <w:rsid w:val="00EF753D"/>
    <w:rsid w:val="00EF7E34"/>
    <w:rsid w:val="00EF7FB0"/>
    <w:rsid w:val="00F00DBD"/>
    <w:rsid w:val="00F01015"/>
    <w:rsid w:val="00F013B9"/>
    <w:rsid w:val="00F01941"/>
    <w:rsid w:val="00F01EC6"/>
    <w:rsid w:val="00F020E9"/>
    <w:rsid w:val="00F0233B"/>
    <w:rsid w:val="00F027FC"/>
    <w:rsid w:val="00F02848"/>
    <w:rsid w:val="00F03162"/>
    <w:rsid w:val="00F03DC8"/>
    <w:rsid w:val="00F042BD"/>
    <w:rsid w:val="00F0437E"/>
    <w:rsid w:val="00F044D9"/>
    <w:rsid w:val="00F044DC"/>
    <w:rsid w:val="00F045AA"/>
    <w:rsid w:val="00F04E85"/>
    <w:rsid w:val="00F05559"/>
    <w:rsid w:val="00F058E6"/>
    <w:rsid w:val="00F0602C"/>
    <w:rsid w:val="00F067C7"/>
    <w:rsid w:val="00F06A17"/>
    <w:rsid w:val="00F06C5F"/>
    <w:rsid w:val="00F07F94"/>
    <w:rsid w:val="00F1032C"/>
    <w:rsid w:val="00F10608"/>
    <w:rsid w:val="00F10846"/>
    <w:rsid w:val="00F10931"/>
    <w:rsid w:val="00F114AA"/>
    <w:rsid w:val="00F116DB"/>
    <w:rsid w:val="00F11C83"/>
    <w:rsid w:val="00F1201E"/>
    <w:rsid w:val="00F1259E"/>
    <w:rsid w:val="00F12A46"/>
    <w:rsid w:val="00F131E5"/>
    <w:rsid w:val="00F13C8F"/>
    <w:rsid w:val="00F13F51"/>
    <w:rsid w:val="00F14362"/>
    <w:rsid w:val="00F147DB"/>
    <w:rsid w:val="00F149CF"/>
    <w:rsid w:val="00F15451"/>
    <w:rsid w:val="00F15D04"/>
    <w:rsid w:val="00F16581"/>
    <w:rsid w:val="00F1687B"/>
    <w:rsid w:val="00F168DD"/>
    <w:rsid w:val="00F16902"/>
    <w:rsid w:val="00F16969"/>
    <w:rsid w:val="00F16A28"/>
    <w:rsid w:val="00F16A4A"/>
    <w:rsid w:val="00F16FEF"/>
    <w:rsid w:val="00F17012"/>
    <w:rsid w:val="00F1759B"/>
    <w:rsid w:val="00F2000C"/>
    <w:rsid w:val="00F202FA"/>
    <w:rsid w:val="00F209D1"/>
    <w:rsid w:val="00F20A4B"/>
    <w:rsid w:val="00F20B0B"/>
    <w:rsid w:val="00F20B3F"/>
    <w:rsid w:val="00F20BC3"/>
    <w:rsid w:val="00F2156D"/>
    <w:rsid w:val="00F21A32"/>
    <w:rsid w:val="00F222C8"/>
    <w:rsid w:val="00F22533"/>
    <w:rsid w:val="00F22F62"/>
    <w:rsid w:val="00F2327A"/>
    <w:rsid w:val="00F2395F"/>
    <w:rsid w:val="00F239CD"/>
    <w:rsid w:val="00F23B5F"/>
    <w:rsid w:val="00F23F11"/>
    <w:rsid w:val="00F241D5"/>
    <w:rsid w:val="00F24CD0"/>
    <w:rsid w:val="00F24FDE"/>
    <w:rsid w:val="00F2536F"/>
    <w:rsid w:val="00F2537F"/>
    <w:rsid w:val="00F25A27"/>
    <w:rsid w:val="00F25C12"/>
    <w:rsid w:val="00F25CC0"/>
    <w:rsid w:val="00F27DE6"/>
    <w:rsid w:val="00F27E79"/>
    <w:rsid w:val="00F3042F"/>
    <w:rsid w:val="00F30EB7"/>
    <w:rsid w:val="00F30FB1"/>
    <w:rsid w:val="00F310A0"/>
    <w:rsid w:val="00F310BF"/>
    <w:rsid w:val="00F3163F"/>
    <w:rsid w:val="00F31F56"/>
    <w:rsid w:val="00F32038"/>
    <w:rsid w:val="00F32442"/>
    <w:rsid w:val="00F329A6"/>
    <w:rsid w:val="00F32B73"/>
    <w:rsid w:val="00F32CA7"/>
    <w:rsid w:val="00F330C1"/>
    <w:rsid w:val="00F3329B"/>
    <w:rsid w:val="00F332E9"/>
    <w:rsid w:val="00F33541"/>
    <w:rsid w:val="00F33BD5"/>
    <w:rsid w:val="00F34089"/>
    <w:rsid w:val="00F34355"/>
    <w:rsid w:val="00F35726"/>
    <w:rsid w:val="00F35F4B"/>
    <w:rsid w:val="00F3604A"/>
    <w:rsid w:val="00F3632A"/>
    <w:rsid w:val="00F3675B"/>
    <w:rsid w:val="00F36A98"/>
    <w:rsid w:val="00F36E49"/>
    <w:rsid w:val="00F3723B"/>
    <w:rsid w:val="00F37398"/>
    <w:rsid w:val="00F3763D"/>
    <w:rsid w:val="00F4028F"/>
    <w:rsid w:val="00F40478"/>
    <w:rsid w:val="00F40801"/>
    <w:rsid w:val="00F40D46"/>
    <w:rsid w:val="00F40F24"/>
    <w:rsid w:val="00F4206B"/>
    <w:rsid w:val="00F421C5"/>
    <w:rsid w:val="00F427BA"/>
    <w:rsid w:val="00F42878"/>
    <w:rsid w:val="00F42A94"/>
    <w:rsid w:val="00F42B71"/>
    <w:rsid w:val="00F43615"/>
    <w:rsid w:val="00F4386D"/>
    <w:rsid w:val="00F43BEC"/>
    <w:rsid w:val="00F43BF4"/>
    <w:rsid w:val="00F43F72"/>
    <w:rsid w:val="00F4664B"/>
    <w:rsid w:val="00F47349"/>
    <w:rsid w:val="00F47592"/>
    <w:rsid w:val="00F47E42"/>
    <w:rsid w:val="00F47F0F"/>
    <w:rsid w:val="00F512FD"/>
    <w:rsid w:val="00F5148A"/>
    <w:rsid w:val="00F51B26"/>
    <w:rsid w:val="00F51DA5"/>
    <w:rsid w:val="00F52346"/>
    <w:rsid w:val="00F525F5"/>
    <w:rsid w:val="00F52A12"/>
    <w:rsid w:val="00F52D73"/>
    <w:rsid w:val="00F53CD0"/>
    <w:rsid w:val="00F53CD2"/>
    <w:rsid w:val="00F5431E"/>
    <w:rsid w:val="00F5498C"/>
    <w:rsid w:val="00F55196"/>
    <w:rsid w:val="00F55341"/>
    <w:rsid w:val="00F5543C"/>
    <w:rsid w:val="00F558E9"/>
    <w:rsid w:val="00F5593B"/>
    <w:rsid w:val="00F5634B"/>
    <w:rsid w:val="00F57248"/>
    <w:rsid w:val="00F605AC"/>
    <w:rsid w:val="00F60D9E"/>
    <w:rsid w:val="00F6100B"/>
    <w:rsid w:val="00F61217"/>
    <w:rsid w:val="00F61551"/>
    <w:rsid w:val="00F6168A"/>
    <w:rsid w:val="00F61BEF"/>
    <w:rsid w:val="00F6209D"/>
    <w:rsid w:val="00F6233C"/>
    <w:rsid w:val="00F625FD"/>
    <w:rsid w:val="00F62C4D"/>
    <w:rsid w:val="00F62D40"/>
    <w:rsid w:val="00F632C3"/>
    <w:rsid w:val="00F63EA1"/>
    <w:rsid w:val="00F63FA6"/>
    <w:rsid w:val="00F64429"/>
    <w:rsid w:val="00F644EE"/>
    <w:rsid w:val="00F64C33"/>
    <w:rsid w:val="00F64DFB"/>
    <w:rsid w:val="00F65004"/>
    <w:rsid w:val="00F65351"/>
    <w:rsid w:val="00F65F91"/>
    <w:rsid w:val="00F6601E"/>
    <w:rsid w:val="00F6606A"/>
    <w:rsid w:val="00F661D7"/>
    <w:rsid w:val="00F663F2"/>
    <w:rsid w:val="00F664E9"/>
    <w:rsid w:val="00F664EB"/>
    <w:rsid w:val="00F66564"/>
    <w:rsid w:val="00F67720"/>
    <w:rsid w:val="00F67F46"/>
    <w:rsid w:val="00F700E5"/>
    <w:rsid w:val="00F7127A"/>
    <w:rsid w:val="00F719D9"/>
    <w:rsid w:val="00F71AE4"/>
    <w:rsid w:val="00F723D5"/>
    <w:rsid w:val="00F7317A"/>
    <w:rsid w:val="00F74A33"/>
    <w:rsid w:val="00F75075"/>
    <w:rsid w:val="00F753E8"/>
    <w:rsid w:val="00F75971"/>
    <w:rsid w:val="00F7602F"/>
    <w:rsid w:val="00F764CF"/>
    <w:rsid w:val="00F770F1"/>
    <w:rsid w:val="00F7724A"/>
    <w:rsid w:val="00F77855"/>
    <w:rsid w:val="00F80096"/>
    <w:rsid w:val="00F81217"/>
    <w:rsid w:val="00F81280"/>
    <w:rsid w:val="00F81B1E"/>
    <w:rsid w:val="00F81E28"/>
    <w:rsid w:val="00F82156"/>
    <w:rsid w:val="00F821A5"/>
    <w:rsid w:val="00F82542"/>
    <w:rsid w:val="00F8282A"/>
    <w:rsid w:val="00F82B10"/>
    <w:rsid w:val="00F82B1D"/>
    <w:rsid w:val="00F82C08"/>
    <w:rsid w:val="00F82CB2"/>
    <w:rsid w:val="00F82D05"/>
    <w:rsid w:val="00F8300B"/>
    <w:rsid w:val="00F83AF6"/>
    <w:rsid w:val="00F83FB0"/>
    <w:rsid w:val="00F8470D"/>
    <w:rsid w:val="00F849B2"/>
    <w:rsid w:val="00F85AA2"/>
    <w:rsid w:val="00F861BA"/>
    <w:rsid w:val="00F862BE"/>
    <w:rsid w:val="00F86E91"/>
    <w:rsid w:val="00F86FA4"/>
    <w:rsid w:val="00F87494"/>
    <w:rsid w:val="00F87B4E"/>
    <w:rsid w:val="00F87BBE"/>
    <w:rsid w:val="00F9016B"/>
    <w:rsid w:val="00F90429"/>
    <w:rsid w:val="00F9066D"/>
    <w:rsid w:val="00F907D9"/>
    <w:rsid w:val="00F91648"/>
    <w:rsid w:val="00F91721"/>
    <w:rsid w:val="00F91BB2"/>
    <w:rsid w:val="00F91BCF"/>
    <w:rsid w:val="00F91F60"/>
    <w:rsid w:val="00F93749"/>
    <w:rsid w:val="00F93EA0"/>
    <w:rsid w:val="00F948BE"/>
    <w:rsid w:val="00F94912"/>
    <w:rsid w:val="00F94C1B"/>
    <w:rsid w:val="00F94E5D"/>
    <w:rsid w:val="00F952ED"/>
    <w:rsid w:val="00F95366"/>
    <w:rsid w:val="00F95383"/>
    <w:rsid w:val="00F95C83"/>
    <w:rsid w:val="00F964EB"/>
    <w:rsid w:val="00F96611"/>
    <w:rsid w:val="00F96C47"/>
    <w:rsid w:val="00F96CD9"/>
    <w:rsid w:val="00F96E32"/>
    <w:rsid w:val="00F96FE6"/>
    <w:rsid w:val="00F971B6"/>
    <w:rsid w:val="00F97BEA"/>
    <w:rsid w:val="00F97DD8"/>
    <w:rsid w:val="00FA0996"/>
    <w:rsid w:val="00FA0CB2"/>
    <w:rsid w:val="00FA0EE8"/>
    <w:rsid w:val="00FA0FFD"/>
    <w:rsid w:val="00FA14B1"/>
    <w:rsid w:val="00FA1897"/>
    <w:rsid w:val="00FA21FD"/>
    <w:rsid w:val="00FA2383"/>
    <w:rsid w:val="00FA23B2"/>
    <w:rsid w:val="00FA3867"/>
    <w:rsid w:val="00FA3FA2"/>
    <w:rsid w:val="00FA4058"/>
    <w:rsid w:val="00FA453C"/>
    <w:rsid w:val="00FA47D8"/>
    <w:rsid w:val="00FA4C6B"/>
    <w:rsid w:val="00FA4ED3"/>
    <w:rsid w:val="00FA5261"/>
    <w:rsid w:val="00FA5AC2"/>
    <w:rsid w:val="00FA5D75"/>
    <w:rsid w:val="00FA622E"/>
    <w:rsid w:val="00FA6884"/>
    <w:rsid w:val="00FA6983"/>
    <w:rsid w:val="00FA74ED"/>
    <w:rsid w:val="00FA7704"/>
    <w:rsid w:val="00FA771D"/>
    <w:rsid w:val="00FA7D07"/>
    <w:rsid w:val="00FB0818"/>
    <w:rsid w:val="00FB15D1"/>
    <w:rsid w:val="00FB15E6"/>
    <w:rsid w:val="00FB1779"/>
    <w:rsid w:val="00FB1DC5"/>
    <w:rsid w:val="00FB225A"/>
    <w:rsid w:val="00FB2498"/>
    <w:rsid w:val="00FB268A"/>
    <w:rsid w:val="00FB2CAB"/>
    <w:rsid w:val="00FB2D7D"/>
    <w:rsid w:val="00FB2F8C"/>
    <w:rsid w:val="00FB312F"/>
    <w:rsid w:val="00FB314A"/>
    <w:rsid w:val="00FB31C1"/>
    <w:rsid w:val="00FB3465"/>
    <w:rsid w:val="00FB3599"/>
    <w:rsid w:val="00FB38A6"/>
    <w:rsid w:val="00FB416A"/>
    <w:rsid w:val="00FB4189"/>
    <w:rsid w:val="00FB470F"/>
    <w:rsid w:val="00FB4D1F"/>
    <w:rsid w:val="00FB57EA"/>
    <w:rsid w:val="00FB5ADE"/>
    <w:rsid w:val="00FB6A8D"/>
    <w:rsid w:val="00FB6B6B"/>
    <w:rsid w:val="00FB6BD8"/>
    <w:rsid w:val="00FB6CC6"/>
    <w:rsid w:val="00FB734C"/>
    <w:rsid w:val="00FB7618"/>
    <w:rsid w:val="00FB7CDE"/>
    <w:rsid w:val="00FB7D4E"/>
    <w:rsid w:val="00FC0078"/>
    <w:rsid w:val="00FC0247"/>
    <w:rsid w:val="00FC0686"/>
    <w:rsid w:val="00FC0B98"/>
    <w:rsid w:val="00FC0CCB"/>
    <w:rsid w:val="00FC1392"/>
    <w:rsid w:val="00FC2684"/>
    <w:rsid w:val="00FC3409"/>
    <w:rsid w:val="00FC38D4"/>
    <w:rsid w:val="00FC38F4"/>
    <w:rsid w:val="00FC3AD5"/>
    <w:rsid w:val="00FC3BAC"/>
    <w:rsid w:val="00FC3CA0"/>
    <w:rsid w:val="00FC4076"/>
    <w:rsid w:val="00FC4080"/>
    <w:rsid w:val="00FC4A4E"/>
    <w:rsid w:val="00FC5022"/>
    <w:rsid w:val="00FC598E"/>
    <w:rsid w:val="00FC599D"/>
    <w:rsid w:val="00FC5C46"/>
    <w:rsid w:val="00FC626E"/>
    <w:rsid w:val="00FC70B9"/>
    <w:rsid w:val="00FC70FA"/>
    <w:rsid w:val="00FC755E"/>
    <w:rsid w:val="00FC771A"/>
    <w:rsid w:val="00FC7D55"/>
    <w:rsid w:val="00FD02D6"/>
    <w:rsid w:val="00FD073A"/>
    <w:rsid w:val="00FD08A2"/>
    <w:rsid w:val="00FD154E"/>
    <w:rsid w:val="00FD15F0"/>
    <w:rsid w:val="00FD1BFD"/>
    <w:rsid w:val="00FD1EDB"/>
    <w:rsid w:val="00FD2052"/>
    <w:rsid w:val="00FD20B6"/>
    <w:rsid w:val="00FD2344"/>
    <w:rsid w:val="00FD2449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90A"/>
    <w:rsid w:val="00FD4B66"/>
    <w:rsid w:val="00FD5159"/>
    <w:rsid w:val="00FD53BC"/>
    <w:rsid w:val="00FD5E49"/>
    <w:rsid w:val="00FD5F5B"/>
    <w:rsid w:val="00FD6115"/>
    <w:rsid w:val="00FD7248"/>
    <w:rsid w:val="00FD780B"/>
    <w:rsid w:val="00FD7EE3"/>
    <w:rsid w:val="00FE0034"/>
    <w:rsid w:val="00FE0421"/>
    <w:rsid w:val="00FE100F"/>
    <w:rsid w:val="00FE1564"/>
    <w:rsid w:val="00FE1A4C"/>
    <w:rsid w:val="00FE1F0D"/>
    <w:rsid w:val="00FE1FE8"/>
    <w:rsid w:val="00FE20FB"/>
    <w:rsid w:val="00FE24ED"/>
    <w:rsid w:val="00FE2867"/>
    <w:rsid w:val="00FE2A09"/>
    <w:rsid w:val="00FE2B83"/>
    <w:rsid w:val="00FE38A2"/>
    <w:rsid w:val="00FE39D1"/>
    <w:rsid w:val="00FE4FF8"/>
    <w:rsid w:val="00FE5858"/>
    <w:rsid w:val="00FE7356"/>
    <w:rsid w:val="00FE74C1"/>
    <w:rsid w:val="00FE7B41"/>
    <w:rsid w:val="00FE7E46"/>
    <w:rsid w:val="00FE7F15"/>
    <w:rsid w:val="00FF0014"/>
    <w:rsid w:val="00FF0069"/>
    <w:rsid w:val="00FF0ABD"/>
    <w:rsid w:val="00FF10AC"/>
    <w:rsid w:val="00FF11D6"/>
    <w:rsid w:val="00FF13E5"/>
    <w:rsid w:val="00FF1508"/>
    <w:rsid w:val="00FF1587"/>
    <w:rsid w:val="00FF185A"/>
    <w:rsid w:val="00FF1CBF"/>
    <w:rsid w:val="00FF1CE5"/>
    <w:rsid w:val="00FF20A7"/>
    <w:rsid w:val="00FF25F1"/>
    <w:rsid w:val="00FF27A5"/>
    <w:rsid w:val="00FF33F9"/>
    <w:rsid w:val="00FF3497"/>
    <w:rsid w:val="00FF420D"/>
    <w:rsid w:val="00FF5400"/>
    <w:rsid w:val="00FF57BA"/>
    <w:rsid w:val="00FF5C22"/>
    <w:rsid w:val="00FF5E49"/>
    <w:rsid w:val="00FF5F84"/>
    <w:rsid w:val="00FF6013"/>
    <w:rsid w:val="00FF6146"/>
    <w:rsid w:val="00FF63AB"/>
    <w:rsid w:val="00FF6411"/>
    <w:rsid w:val="00FF657D"/>
    <w:rsid w:val="00FF6868"/>
    <w:rsid w:val="00FF6EA7"/>
    <w:rsid w:val="00FF7186"/>
    <w:rsid w:val="00FF7732"/>
    <w:rsid w:val="00FF7771"/>
    <w:rsid w:val="01815C9B"/>
    <w:rsid w:val="0A29673A"/>
    <w:rsid w:val="0B999BDA"/>
    <w:rsid w:val="12DD2D81"/>
    <w:rsid w:val="12F57D14"/>
    <w:rsid w:val="18F40CF8"/>
    <w:rsid w:val="196A8014"/>
    <w:rsid w:val="1C7BAF19"/>
    <w:rsid w:val="22C33E50"/>
    <w:rsid w:val="237C5942"/>
    <w:rsid w:val="26FA9C41"/>
    <w:rsid w:val="2B21399C"/>
    <w:rsid w:val="2D94B5F1"/>
    <w:rsid w:val="2DF5910E"/>
    <w:rsid w:val="3647931B"/>
    <w:rsid w:val="37AC0333"/>
    <w:rsid w:val="3D018D0A"/>
    <w:rsid w:val="3FC60A6B"/>
    <w:rsid w:val="443C21DA"/>
    <w:rsid w:val="57523BC3"/>
    <w:rsid w:val="595549AB"/>
    <w:rsid w:val="5D5F4BE2"/>
    <w:rsid w:val="63182072"/>
    <w:rsid w:val="64227B11"/>
    <w:rsid w:val="69E1F472"/>
    <w:rsid w:val="7058F0AB"/>
    <w:rsid w:val="73343889"/>
    <w:rsid w:val="780ECCE9"/>
    <w:rsid w:val="7BAAD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docId w15:val="{C07C327A-403B-4E2C-A19A-2D37B0BA5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A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36C964-D36A-4661-AE94-DB340D7684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0FEF55-E106-43D0-90D2-9D5BD20884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272</TotalTime>
  <Pages>14</Pages>
  <Words>1989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Wiphada, Teerakul</cp:lastModifiedBy>
  <cp:revision>9</cp:revision>
  <cp:lastPrinted>2024-08-05T12:31:00Z</cp:lastPrinted>
  <dcterms:created xsi:type="dcterms:W3CDTF">2024-11-01T08:36:00Z</dcterms:created>
  <dcterms:modified xsi:type="dcterms:W3CDTF">2024-11-12T02:33:00Z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